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0F154D" w:rsidRPr="00375323" w14:paraId="75A870B4" w14:textId="77777777" w:rsidTr="00375323">
        <w:trPr>
          <w:trHeight w:val="578"/>
        </w:trPr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06EC6B" w14:textId="77777777" w:rsidR="000F154D" w:rsidRPr="001A052E" w:rsidRDefault="000F154D" w:rsidP="00B06D23">
            <w:pPr>
              <w:spacing w:after="60"/>
              <w:jc w:val="both"/>
              <w:rPr>
                <w:rFonts w:cs="Arial"/>
                <w:b/>
                <w:color w:val="002C5F"/>
                <w:sz w:val="32"/>
                <w:szCs w:val="32"/>
              </w:rPr>
            </w:pPr>
            <w:r w:rsidRPr="001A052E">
              <w:rPr>
                <w:rFonts w:cs="Arial"/>
                <w:b/>
                <w:color w:val="002C5F"/>
                <w:sz w:val="32"/>
                <w:szCs w:val="32"/>
              </w:rPr>
              <w:t>Betriebliche Au</w:t>
            </w:r>
            <w:r w:rsidR="00375323" w:rsidRPr="001A052E">
              <w:rPr>
                <w:rFonts w:cs="Arial"/>
                <w:b/>
                <w:color w:val="002C5F"/>
                <w:sz w:val="32"/>
                <w:szCs w:val="32"/>
              </w:rPr>
              <w:t xml:space="preserve">skunft zum Arbeitsschutz                         </w:t>
            </w:r>
            <w:r w:rsidRPr="001A052E">
              <w:rPr>
                <w:rFonts w:cs="Arial"/>
                <w:b/>
                <w:color w:val="002C5F"/>
                <w:sz w:val="32"/>
                <w:szCs w:val="32"/>
              </w:rPr>
              <w:t>Teil D</w:t>
            </w:r>
          </w:p>
        </w:tc>
      </w:tr>
      <w:tr w:rsidR="000F154D" w:rsidRPr="00375323" w14:paraId="4D7028A8" w14:textId="77777777" w:rsidTr="00375323">
        <w:trPr>
          <w:trHeight w:val="558"/>
        </w:trPr>
        <w:tc>
          <w:tcPr>
            <w:tcW w:w="9639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59F88D32" w14:textId="77777777" w:rsidR="000F154D" w:rsidRDefault="000F154D" w:rsidP="00EA068C">
            <w:pPr>
              <w:rPr>
                <w:rFonts w:cs="Arial"/>
                <w:sz w:val="20"/>
                <w:szCs w:val="20"/>
              </w:rPr>
            </w:pPr>
            <w:r w:rsidRPr="00375323">
              <w:rPr>
                <w:rFonts w:cs="Arial"/>
                <w:sz w:val="20"/>
                <w:szCs w:val="20"/>
              </w:rPr>
              <w:t>Die Meldung muss umgehend nach Beauftragung der Nachunternehmer an den Sicherheits- und Gesundheitsschutzkoordinator gesendet werden.</w:t>
            </w:r>
            <w:r w:rsidR="00EA068C" w:rsidRPr="00375323">
              <w:rPr>
                <w:rFonts w:cs="Arial"/>
                <w:sz w:val="20"/>
                <w:szCs w:val="20"/>
              </w:rPr>
              <w:t xml:space="preserve"> </w:t>
            </w:r>
            <w:r w:rsidRPr="00375323">
              <w:rPr>
                <w:rFonts w:cs="Arial"/>
                <w:sz w:val="20"/>
                <w:szCs w:val="20"/>
              </w:rPr>
              <w:t>Von allen Unternehmen, die eigenständig Arbeiten auf der Baustelle ausführen</w:t>
            </w:r>
            <w:r w:rsidR="00EA068C" w:rsidRPr="00375323">
              <w:rPr>
                <w:rFonts w:cs="Arial"/>
                <w:sz w:val="20"/>
                <w:szCs w:val="20"/>
              </w:rPr>
              <w:t>, müssen die Betrieblichen Auskünfte übermittelt werden und die betrieblichen Gefährdungsbeurteilungen durchgeführt werden.</w:t>
            </w:r>
          </w:p>
          <w:p w14:paraId="2F4D8EE8" w14:textId="77777777" w:rsidR="00375323" w:rsidRPr="00375323" w:rsidRDefault="00375323" w:rsidP="00EA068C">
            <w:pPr>
              <w:rPr>
                <w:rFonts w:cs="Arial"/>
                <w:sz w:val="20"/>
                <w:szCs w:val="20"/>
              </w:rPr>
            </w:pPr>
          </w:p>
        </w:tc>
      </w:tr>
      <w:tr w:rsidR="004510A2" w:rsidRPr="00375323" w14:paraId="0F7412F2" w14:textId="77777777" w:rsidTr="00EA068C">
        <w:trPr>
          <w:trHeight w:val="510"/>
        </w:trPr>
        <w:tc>
          <w:tcPr>
            <w:tcW w:w="9639" w:type="dxa"/>
            <w:gridSpan w:val="2"/>
            <w:shd w:val="clear" w:color="auto" w:fill="D9D9D9" w:themeFill="background1" w:themeFillShade="D9"/>
            <w:vAlign w:val="center"/>
          </w:tcPr>
          <w:p w14:paraId="62D48EB8" w14:textId="77777777" w:rsidR="004510A2" w:rsidRPr="00375323" w:rsidRDefault="004510A2" w:rsidP="000F154D">
            <w:pPr>
              <w:rPr>
                <w:rFonts w:cs="Arial"/>
                <w:b/>
                <w:sz w:val="32"/>
                <w:szCs w:val="32"/>
              </w:rPr>
            </w:pPr>
            <w:r w:rsidRPr="00375323">
              <w:rPr>
                <w:rFonts w:cs="Arial"/>
                <w:b/>
                <w:sz w:val="32"/>
                <w:szCs w:val="32"/>
              </w:rPr>
              <w:t xml:space="preserve">Meldung eigener </w:t>
            </w:r>
            <w:r w:rsidRPr="00375323">
              <w:rPr>
                <w:rFonts w:cs="Arial"/>
                <w:b/>
                <w:sz w:val="32"/>
                <w:szCs w:val="32"/>
                <w:shd w:val="clear" w:color="auto" w:fill="D9D9D9" w:themeFill="background1" w:themeFillShade="D9"/>
              </w:rPr>
              <w:t>Nachunternehmer</w:t>
            </w:r>
          </w:p>
        </w:tc>
      </w:tr>
      <w:tr w:rsidR="00AD4D09" w:rsidRPr="00375323" w14:paraId="03269D8E" w14:textId="77777777" w:rsidTr="00375323">
        <w:trPr>
          <w:trHeight w:val="510"/>
        </w:trPr>
        <w:tc>
          <w:tcPr>
            <w:tcW w:w="9639" w:type="dxa"/>
            <w:gridSpan w:val="2"/>
            <w:vAlign w:val="center"/>
          </w:tcPr>
          <w:p w14:paraId="7307892E" w14:textId="77777777" w:rsidR="00AD4D09" w:rsidRPr="00375323" w:rsidRDefault="00AD4D09" w:rsidP="00375323">
            <w:pPr>
              <w:rPr>
                <w:rFonts w:cs="Arial"/>
                <w:sz w:val="20"/>
                <w:szCs w:val="20"/>
              </w:rPr>
            </w:pPr>
            <w:r w:rsidRPr="00375323">
              <w:rPr>
                <w:rFonts w:cs="Arial"/>
                <w:sz w:val="20"/>
                <w:szCs w:val="20"/>
              </w:rPr>
              <w:t xml:space="preserve">Meldende Firma: </w:t>
            </w:r>
            <w:sdt>
              <w:sdtPr>
                <w:rPr>
                  <w:rFonts w:cs="Arial"/>
                  <w:sz w:val="20"/>
                  <w:szCs w:val="20"/>
                </w:rPr>
                <w:alias w:val="Meldende Firma"/>
                <w:tag w:val="Meldende_Firma"/>
                <w:id w:val="1052113513"/>
                <w:placeholder>
                  <w:docPart w:val="C205E91E73654990B976526A7C8EC737"/>
                </w:placeholder>
                <w:showingPlcHdr/>
              </w:sdtPr>
              <w:sdtEndPr/>
              <w:sdtContent>
                <w:r w:rsidR="00375323">
                  <w:rPr>
                    <w:rFonts w:cs="Arial"/>
                    <w:sz w:val="20"/>
                    <w:szCs w:val="20"/>
                  </w:rPr>
                  <w:t>…</w:t>
                </w:r>
              </w:sdtContent>
            </w:sdt>
          </w:p>
        </w:tc>
      </w:tr>
      <w:tr w:rsidR="006E2814" w:rsidRPr="00375323" w14:paraId="1EDB3763" w14:textId="77777777" w:rsidTr="00375323">
        <w:trPr>
          <w:trHeight w:val="85"/>
        </w:trPr>
        <w:tc>
          <w:tcPr>
            <w:tcW w:w="9639" w:type="dxa"/>
            <w:gridSpan w:val="2"/>
            <w:tcBorders>
              <w:left w:val="nil"/>
              <w:right w:val="nil"/>
            </w:tcBorders>
            <w:vAlign w:val="center"/>
          </w:tcPr>
          <w:p w14:paraId="7B76FD2A" w14:textId="77777777" w:rsidR="006E2814" w:rsidRPr="00375323" w:rsidRDefault="006E2814" w:rsidP="00375323">
            <w:pPr>
              <w:rPr>
                <w:rFonts w:cs="Arial"/>
                <w:sz w:val="10"/>
                <w:szCs w:val="10"/>
              </w:rPr>
            </w:pPr>
          </w:p>
        </w:tc>
      </w:tr>
      <w:tr w:rsidR="000F154D" w:rsidRPr="00375323" w14:paraId="27E5556D" w14:textId="77777777" w:rsidTr="00375323">
        <w:trPr>
          <w:trHeight w:val="510"/>
        </w:trPr>
        <w:tc>
          <w:tcPr>
            <w:tcW w:w="96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E89692" w14:textId="77777777" w:rsidR="000F154D" w:rsidRPr="00375323" w:rsidRDefault="00EA068C" w:rsidP="00375323">
            <w:pPr>
              <w:rPr>
                <w:rFonts w:cs="Arial"/>
                <w:sz w:val="20"/>
                <w:szCs w:val="20"/>
              </w:rPr>
            </w:pPr>
            <w:r w:rsidRPr="00375323">
              <w:rPr>
                <w:rFonts w:cs="Arial"/>
                <w:b/>
                <w:sz w:val="20"/>
                <w:szCs w:val="20"/>
              </w:rPr>
              <w:t>Für die Arbeiten:</w:t>
            </w:r>
            <w:r w:rsidRPr="00375323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20"/>
                  <w:szCs w:val="20"/>
                </w:rPr>
                <w:alias w:val="Arbeiten NU1"/>
                <w:tag w:val="Arbeiten_NU1"/>
                <w:id w:val="-1363437474"/>
                <w:placeholder>
                  <w:docPart w:val="B6A6691428F847C694C27EF9B9E0FA7A"/>
                </w:placeholder>
                <w:showingPlcHdr/>
              </w:sdtPr>
              <w:sdtEndPr/>
              <w:sdtContent>
                <w:r w:rsidR="00375323">
                  <w:rPr>
                    <w:rStyle w:val="Platzhaltertext"/>
                    <w:color w:val="000000" w:themeColor="text1"/>
                  </w:rPr>
                  <w:t>…</w:t>
                </w:r>
              </w:sdtContent>
            </w:sdt>
          </w:p>
        </w:tc>
      </w:tr>
      <w:tr w:rsidR="004510A2" w:rsidRPr="00375323" w14:paraId="081D7D41" w14:textId="77777777" w:rsidTr="00EA068C">
        <w:trPr>
          <w:trHeight w:val="355"/>
        </w:trPr>
        <w:tc>
          <w:tcPr>
            <w:tcW w:w="48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0B1024" w14:textId="77777777" w:rsidR="00AD4D09" w:rsidRPr="00375323" w:rsidRDefault="006E2814" w:rsidP="006E2814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20"/>
                <w:szCs w:val="20"/>
              </w:rPr>
              <w:t xml:space="preserve">Anschrift des </w:t>
            </w:r>
            <w:r w:rsidR="00AD4D09" w:rsidRPr="00375323">
              <w:rPr>
                <w:rFonts w:cs="Arial"/>
                <w:sz w:val="20"/>
                <w:szCs w:val="20"/>
              </w:rPr>
              <w:t>Nachunternehmer</w:t>
            </w:r>
            <w:r w:rsidRPr="00375323">
              <w:rPr>
                <w:rFonts w:cs="Arial"/>
                <w:sz w:val="20"/>
                <w:szCs w:val="20"/>
              </w:rPr>
              <w:t>s</w:t>
            </w:r>
            <w:r w:rsidR="00AD4D09" w:rsidRPr="00375323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76EAE0" w14:textId="77777777" w:rsidR="006E2814" w:rsidRPr="00375323" w:rsidRDefault="006E2814" w:rsidP="006E2814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20"/>
                <w:szCs w:val="20"/>
              </w:rPr>
              <w:t>Verantwortlich auf der Baustelle:</w:t>
            </w:r>
          </w:p>
        </w:tc>
      </w:tr>
      <w:tr w:rsidR="006E2814" w:rsidRPr="00375323" w14:paraId="1B25D193" w14:textId="77777777" w:rsidTr="00375323">
        <w:trPr>
          <w:trHeight w:val="2665"/>
        </w:trPr>
        <w:tc>
          <w:tcPr>
            <w:tcW w:w="4820" w:type="dxa"/>
            <w:tcBorders>
              <w:top w:val="single" w:sz="4" w:space="0" w:color="auto"/>
              <w:bottom w:val="nil"/>
            </w:tcBorders>
          </w:tcPr>
          <w:p w14:paraId="6E5ACCF9" w14:textId="77777777" w:rsidR="006E2814" w:rsidRPr="00375323" w:rsidRDefault="006E2814" w:rsidP="00B06D23">
            <w:pPr>
              <w:pBdr>
                <w:bottom w:val="single" w:sz="12" w:space="1" w:color="auto"/>
              </w:pBdr>
              <w:spacing w:line="200" w:lineRule="exact"/>
              <w:rPr>
                <w:rFonts w:cs="Arial"/>
                <w:sz w:val="20"/>
                <w:szCs w:val="20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Firmenname 1"/>
              <w:tag w:val="Firmenname_1"/>
              <w:id w:val="-18629917"/>
              <w:placeholder>
                <w:docPart w:val="34BB7BB1DA7044F7BA1D81DBC36D2828"/>
              </w:placeholder>
              <w:showingPlcHdr/>
            </w:sdtPr>
            <w:sdtEndPr/>
            <w:sdtContent>
              <w:p w14:paraId="2C766CA9" w14:textId="77777777" w:rsidR="00D50B71" w:rsidRPr="00375323" w:rsidRDefault="003753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56336124" w14:textId="77777777" w:rsidR="006E2814" w:rsidRPr="00375323" w:rsidRDefault="006E2814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>Firmenname</w:t>
            </w:r>
          </w:p>
          <w:p w14:paraId="0C228270" w14:textId="77777777" w:rsidR="0058203D" w:rsidRPr="00375323" w:rsidRDefault="0058203D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Anschrift 1"/>
              <w:tag w:val="Anschrift 1"/>
              <w:id w:val="-1692220978"/>
              <w:placeholder>
                <w:docPart w:val="F6DA2F6EE67245E09D044689E0B820CA"/>
              </w:placeholder>
              <w:showingPlcHdr/>
            </w:sdtPr>
            <w:sdtEndPr/>
            <w:sdtContent>
              <w:p w14:paraId="22F2CCCB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57A753DF" w14:textId="77777777" w:rsidR="00EA068C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EA068C" w:rsidRPr="00375323">
              <w:rPr>
                <w:rFonts w:cs="Arial"/>
                <w:sz w:val="16"/>
                <w:szCs w:val="16"/>
              </w:rPr>
              <w:t>Anschrift</w:t>
            </w:r>
          </w:p>
          <w:p w14:paraId="494980D5" w14:textId="77777777" w:rsidR="006E2814" w:rsidRPr="00375323" w:rsidRDefault="006E2814" w:rsidP="00B06D23">
            <w:pPr>
              <w:pBdr>
                <w:bottom w:val="single" w:sz="12" w:space="1" w:color="auto"/>
              </w:pBd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Telefon 1"/>
              <w:tag w:val="Telefon_1"/>
              <w:id w:val="-124545852"/>
              <w:placeholder>
                <w:docPart w:val="853C2A9DCC1440538A0386260424E2F9"/>
              </w:placeholder>
              <w:showingPlcHdr/>
            </w:sdtPr>
            <w:sdtEndPr/>
            <w:sdtContent>
              <w:p w14:paraId="23E037A8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6BC3FE6C" w14:textId="77777777" w:rsidR="006E2814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6E2814" w:rsidRPr="00375323">
              <w:rPr>
                <w:rFonts w:cs="Arial"/>
                <w:sz w:val="16"/>
                <w:szCs w:val="16"/>
              </w:rPr>
              <w:t>Telefon (Büro)</w:t>
            </w:r>
          </w:p>
          <w:p w14:paraId="59045FA2" w14:textId="77777777" w:rsidR="00375323" w:rsidRDefault="00375323" w:rsidP="00B06D23">
            <w:pPr>
              <w:pBdr>
                <w:bottom w:val="single" w:sz="12" w:space="1" w:color="auto"/>
              </w:pBdr>
              <w:spacing w:line="200" w:lineRule="exact"/>
              <w:rPr>
                <w:rFonts w:cs="Arial"/>
                <w:sz w:val="20"/>
                <w:szCs w:val="20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Email 1"/>
              <w:tag w:val="Email_1"/>
              <w:id w:val="1596983347"/>
              <w:placeholder>
                <w:docPart w:val="552B034A8E484973A2EF3794FBD9D158"/>
              </w:placeholder>
              <w:showingPlcHdr/>
            </w:sdtPr>
            <w:sdtEndPr/>
            <w:sdtContent>
              <w:p w14:paraId="17D5A0FF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798E13A0" w14:textId="77777777" w:rsidR="006E2814" w:rsidRPr="00375323" w:rsidRDefault="00B06D23" w:rsidP="00B06D23">
            <w:pPr>
              <w:spacing w:line="200" w:lineRule="exact"/>
              <w:rPr>
                <w:rFonts w:cs="Arial"/>
                <w:sz w:val="20"/>
                <w:szCs w:val="20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6E2814" w:rsidRPr="00375323">
              <w:rPr>
                <w:rFonts w:cs="Arial"/>
                <w:sz w:val="16"/>
                <w:szCs w:val="16"/>
              </w:rPr>
              <w:t>Email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14:paraId="5A93DBC8" w14:textId="77777777" w:rsidR="006E2814" w:rsidRPr="00375323" w:rsidRDefault="006E2814" w:rsidP="00B06D23">
            <w:pPr>
              <w:pBdr>
                <w:bottom w:val="single" w:sz="12" w:space="1" w:color="auto"/>
              </w:pBdr>
              <w:spacing w:line="200" w:lineRule="exact"/>
              <w:rPr>
                <w:rFonts w:cs="Arial"/>
                <w:sz w:val="20"/>
                <w:szCs w:val="20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Verantwortlich 1"/>
              <w:tag w:val="Verantwortlich 1"/>
              <w:id w:val="-1610582527"/>
              <w:placeholder>
                <w:docPart w:val="8FC010EB1EBB4830905FD36757453E9A"/>
              </w:placeholder>
              <w:showingPlcHdr/>
            </w:sdtPr>
            <w:sdtEndPr/>
            <w:sdtContent>
              <w:p w14:paraId="75636ED4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029FBFCB" w14:textId="77777777" w:rsidR="006E2814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6E2814" w:rsidRPr="00375323">
              <w:rPr>
                <w:rFonts w:cs="Arial"/>
                <w:sz w:val="16"/>
                <w:szCs w:val="16"/>
              </w:rPr>
              <w:t>Vor- und Nachname</w:t>
            </w:r>
          </w:p>
          <w:p w14:paraId="458D7D20" w14:textId="77777777" w:rsidR="00D50B71" w:rsidRPr="00375323" w:rsidRDefault="00D50B71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Funktion 1"/>
              <w:tag w:val="Funktion_1"/>
              <w:id w:val="-401061719"/>
              <w:placeholder>
                <w:docPart w:val="248FEFA85FCD403F918BEE22A1BA21E8"/>
              </w:placeholder>
              <w:showingPlcHdr/>
            </w:sdtPr>
            <w:sdtEndPr/>
            <w:sdtContent>
              <w:p w14:paraId="60061F2C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65E6D710" w14:textId="77777777" w:rsidR="00EA068C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EA068C" w:rsidRPr="00375323">
              <w:rPr>
                <w:rFonts w:cs="Arial"/>
                <w:sz w:val="16"/>
                <w:szCs w:val="16"/>
              </w:rPr>
              <w:t>Funktion</w:t>
            </w:r>
          </w:p>
          <w:p w14:paraId="63D57938" w14:textId="77777777" w:rsidR="006E2814" w:rsidRPr="00375323" w:rsidRDefault="006E2814" w:rsidP="00B06D23">
            <w:pPr>
              <w:pBdr>
                <w:bottom w:val="single" w:sz="12" w:space="1" w:color="auto"/>
              </w:pBd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Rufnummer 1"/>
              <w:tag w:val="Rufnummer_1"/>
              <w:id w:val="-1891946428"/>
              <w:placeholder>
                <w:docPart w:val="23AE60B575A24195A76AD80C3C590BBE"/>
              </w:placeholder>
              <w:showingPlcHdr/>
            </w:sdtPr>
            <w:sdtEndPr/>
            <w:sdtContent>
              <w:p w14:paraId="0F985594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6217C862" w14:textId="77777777" w:rsidR="006E2814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6E2814" w:rsidRPr="00375323">
              <w:rPr>
                <w:rFonts w:cs="Arial"/>
                <w:sz w:val="16"/>
                <w:szCs w:val="16"/>
              </w:rPr>
              <w:t>Rufnummer (Handy)</w:t>
            </w:r>
          </w:p>
          <w:p w14:paraId="456F4B97" w14:textId="77777777" w:rsidR="006E2814" w:rsidRPr="00375323" w:rsidRDefault="006E2814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Arbeitsdauer 1"/>
              <w:tag w:val="Arbeitsdauer_1"/>
              <w:id w:val="1692337933"/>
              <w:placeholder>
                <w:docPart w:val="ADCB4052653C49E3BAB660241B85F056"/>
              </w:placeholder>
              <w:showingPlcHdr/>
            </w:sdtPr>
            <w:sdtEndPr/>
            <w:sdtContent>
              <w:p w14:paraId="59B3C096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5FF02770" w14:textId="77777777" w:rsidR="006E2814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6E2814" w:rsidRPr="00375323">
              <w:rPr>
                <w:rFonts w:cs="Arial"/>
                <w:sz w:val="16"/>
                <w:szCs w:val="16"/>
              </w:rPr>
              <w:t>Arbeits</w:t>
            </w:r>
            <w:r w:rsidR="00EA068C" w:rsidRPr="00375323">
              <w:rPr>
                <w:rFonts w:cs="Arial"/>
                <w:sz w:val="16"/>
                <w:szCs w:val="16"/>
              </w:rPr>
              <w:t>dauer</w:t>
            </w:r>
            <w:r w:rsidR="006E2814" w:rsidRPr="00375323">
              <w:rPr>
                <w:rFonts w:cs="Arial"/>
                <w:sz w:val="16"/>
                <w:szCs w:val="16"/>
              </w:rPr>
              <w:t xml:space="preserve"> (von / bis)</w:t>
            </w:r>
          </w:p>
        </w:tc>
      </w:tr>
      <w:tr w:rsidR="00D50B71" w:rsidRPr="00375323" w14:paraId="4CD2ECF7" w14:textId="77777777" w:rsidTr="00EA068C">
        <w:trPr>
          <w:trHeight w:val="85"/>
        </w:trPr>
        <w:tc>
          <w:tcPr>
            <w:tcW w:w="9639" w:type="dxa"/>
            <w:gridSpan w:val="2"/>
            <w:tcBorders>
              <w:left w:val="nil"/>
              <w:right w:val="nil"/>
            </w:tcBorders>
          </w:tcPr>
          <w:p w14:paraId="14E5BEBC" w14:textId="77777777" w:rsidR="00D50B71" w:rsidRPr="00375323" w:rsidRDefault="00D50B71" w:rsidP="00005D04">
            <w:pPr>
              <w:rPr>
                <w:rFonts w:cs="Arial"/>
                <w:sz w:val="10"/>
                <w:szCs w:val="10"/>
              </w:rPr>
            </w:pPr>
          </w:p>
        </w:tc>
      </w:tr>
      <w:tr w:rsidR="00C92A27" w:rsidRPr="00375323" w14:paraId="022FD8D8" w14:textId="77777777" w:rsidTr="00811200">
        <w:trPr>
          <w:trHeight w:val="510"/>
        </w:trPr>
        <w:tc>
          <w:tcPr>
            <w:tcW w:w="96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9A22F" w14:textId="77777777" w:rsidR="00C92A27" w:rsidRPr="00375323" w:rsidRDefault="00C92A27" w:rsidP="00375323">
            <w:pPr>
              <w:rPr>
                <w:rFonts w:cs="Arial"/>
                <w:sz w:val="20"/>
                <w:szCs w:val="20"/>
              </w:rPr>
            </w:pPr>
            <w:r w:rsidRPr="00375323">
              <w:rPr>
                <w:rFonts w:cs="Arial"/>
                <w:b/>
                <w:sz w:val="20"/>
                <w:szCs w:val="20"/>
              </w:rPr>
              <w:t>Für die Arbeiten</w:t>
            </w:r>
            <w:r w:rsidRPr="00375323">
              <w:rPr>
                <w:rFonts w:cs="Arial"/>
                <w:sz w:val="20"/>
                <w:szCs w:val="20"/>
              </w:rPr>
              <w:t xml:space="preserve">: </w:t>
            </w:r>
            <w:sdt>
              <w:sdtPr>
                <w:rPr>
                  <w:rFonts w:cs="Arial"/>
                  <w:sz w:val="20"/>
                  <w:szCs w:val="20"/>
                </w:rPr>
                <w:alias w:val="Arbeiten NU2"/>
                <w:tag w:val="Arbeiten_NU2"/>
                <w:id w:val="-1906601661"/>
                <w:placeholder>
                  <w:docPart w:val="8F5EB752DFC9484593494C4B02876DED"/>
                </w:placeholder>
                <w:showingPlcHdr/>
              </w:sdtPr>
              <w:sdtEndPr/>
              <w:sdtContent>
                <w:r w:rsidR="00375323">
                  <w:rPr>
                    <w:rStyle w:val="Platzhaltertext"/>
                    <w:color w:val="000000" w:themeColor="text1"/>
                  </w:rPr>
                  <w:t>…</w:t>
                </w:r>
              </w:sdtContent>
            </w:sdt>
            <w:r w:rsidR="00793FC6" w:rsidRPr="00375323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C92A27" w:rsidRPr="00375323" w14:paraId="76454352" w14:textId="77777777" w:rsidTr="00811200">
        <w:trPr>
          <w:trHeight w:val="355"/>
        </w:trPr>
        <w:tc>
          <w:tcPr>
            <w:tcW w:w="48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9E7BF0" w14:textId="77777777" w:rsidR="00C92A27" w:rsidRPr="00375323" w:rsidRDefault="00C92A27" w:rsidP="00811200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20"/>
                <w:szCs w:val="20"/>
              </w:rPr>
              <w:t>Anschrift des Nachunternehmers: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0552C5" w14:textId="77777777" w:rsidR="00C92A27" w:rsidRPr="00375323" w:rsidRDefault="00C92A27" w:rsidP="00811200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20"/>
                <w:szCs w:val="20"/>
              </w:rPr>
              <w:t>Verantwortlich auf der Baustelle:</w:t>
            </w:r>
          </w:p>
        </w:tc>
      </w:tr>
      <w:tr w:rsidR="00C92A27" w:rsidRPr="00375323" w14:paraId="23F0E1A5" w14:textId="77777777" w:rsidTr="00375323">
        <w:trPr>
          <w:trHeight w:val="2665"/>
        </w:trPr>
        <w:tc>
          <w:tcPr>
            <w:tcW w:w="4820" w:type="dxa"/>
            <w:tcBorders>
              <w:top w:val="single" w:sz="4" w:space="0" w:color="auto"/>
              <w:bottom w:val="nil"/>
            </w:tcBorders>
          </w:tcPr>
          <w:p w14:paraId="5A34A63C" w14:textId="77777777" w:rsidR="00C92A27" w:rsidRPr="00375323" w:rsidRDefault="00C92A27" w:rsidP="00B06D23">
            <w:pPr>
              <w:pBdr>
                <w:bottom w:val="single" w:sz="12" w:space="1" w:color="auto"/>
              </w:pBdr>
              <w:spacing w:line="200" w:lineRule="exact"/>
              <w:rPr>
                <w:rFonts w:cs="Arial"/>
                <w:sz w:val="20"/>
                <w:szCs w:val="20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Firmenname 2"/>
              <w:tag w:val="Firmenname_2"/>
              <w:id w:val="1065602457"/>
              <w:placeholder>
                <w:docPart w:val="1FDB7B93E9D14679939FDD685399F02B"/>
              </w:placeholder>
              <w:showingPlcHdr/>
            </w:sdtPr>
            <w:sdtEndPr/>
            <w:sdtContent>
              <w:p w14:paraId="30DA38F8" w14:textId="77777777" w:rsidR="005A667A" w:rsidRPr="00375323" w:rsidRDefault="005A667A" w:rsidP="005A667A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3EC84E85" w14:textId="77777777" w:rsidR="00C92A27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Firmenname</w:t>
            </w:r>
          </w:p>
          <w:p w14:paraId="257928A6" w14:textId="77777777" w:rsidR="00C92A27" w:rsidRPr="00375323" w:rsidRDefault="00C92A27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Anschrift 2"/>
              <w:tag w:val="Anschrift_2"/>
              <w:id w:val="1551655954"/>
              <w:placeholder>
                <w:docPart w:val="1C3DB0E6C3F944C7B9EC5BCAE45FFACF"/>
              </w:placeholder>
              <w:showingPlcHdr/>
            </w:sdtPr>
            <w:sdtEndPr/>
            <w:sdtContent>
              <w:p w14:paraId="34192419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438AAAF9" w14:textId="77777777" w:rsidR="00C92A27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Anschrift</w:t>
            </w:r>
          </w:p>
          <w:p w14:paraId="39CDEEC5" w14:textId="77777777" w:rsidR="00C92A27" w:rsidRPr="00375323" w:rsidRDefault="00C92A27" w:rsidP="00B06D23">
            <w:pPr>
              <w:pBdr>
                <w:bottom w:val="single" w:sz="12" w:space="1" w:color="auto"/>
              </w:pBd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Telefon 2"/>
              <w:tag w:val="Telefon_2"/>
              <w:id w:val="859700916"/>
              <w:placeholder>
                <w:docPart w:val="1F30FB6041A04C23864B2C8AC28FF2BC"/>
              </w:placeholder>
              <w:showingPlcHdr/>
            </w:sdtPr>
            <w:sdtEndPr/>
            <w:sdtContent>
              <w:p w14:paraId="2C4DCD04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3FBED6F0" w14:textId="77777777" w:rsidR="00C92A27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Telefon (Büro)</w:t>
            </w:r>
          </w:p>
          <w:p w14:paraId="17488FC7" w14:textId="77777777" w:rsidR="00C92A27" w:rsidRPr="00375323" w:rsidRDefault="00C92A27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Email 2"/>
              <w:tag w:val="Email_2"/>
              <w:id w:val="-1690056342"/>
              <w:placeholder>
                <w:docPart w:val="B6D565F38ECC4F8DBF5B4E95C75AEC8D"/>
              </w:placeholder>
              <w:showingPlcHdr/>
            </w:sdtPr>
            <w:sdtEndPr/>
            <w:sdtContent>
              <w:p w14:paraId="55C08FEC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575E2747" w14:textId="77777777" w:rsidR="00C92A27" w:rsidRPr="00375323" w:rsidRDefault="00B06D23" w:rsidP="00B06D23">
            <w:pPr>
              <w:spacing w:line="200" w:lineRule="exact"/>
              <w:rPr>
                <w:rFonts w:cs="Arial"/>
                <w:sz w:val="20"/>
                <w:szCs w:val="20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Email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14:paraId="5215A0C4" w14:textId="77777777" w:rsidR="00C92A27" w:rsidRPr="00375323" w:rsidRDefault="00C92A27" w:rsidP="00B06D23">
            <w:pPr>
              <w:pBdr>
                <w:bottom w:val="single" w:sz="12" w:space="1" w:color="auto"/>
              </w:pBdr>
              <w:spacing w:line="200" w:lineRule="exact"/>
              <w:rPr>
                <w:rFonts w:cs="Arial"/>
                <w:sz w:val="20"/>
                <w:szCs w:val="20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Verantwortlich 2"/>
              <w:tag w:val="Verantwortlich_2"/>
              <w:id w:val="-1065791385"/>
              <w:placeholder>
                <w:docPart w:val="ED2C19E349C046A2B473C6DE548E2943"/>
              </w:placeholder>
              <w:showingPlcHdr/>
            </w:sdtPr>
            <w:sdtEndPr/>
            <w:sdtContent>
              <w:p w14:paraId="22C54E1B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06521F8E" w14:textId="77777777" w:rsidR="00C92A27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Vor- und Nachname</w:t>
            </w:r>
          </w:p>
          <w:p w14:paraId="1791317A" w14:textId="77777777" w:rsidR="00C92A27" w:rsidRPr="00375323" w:rsidRDefault="00C92A27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Funktion 2"/>
              <w:tag w:val="Funktion_2"/>
              <w:id w:val="728805106"/>
              <w:placeholder>
                <w:docPart w:val="93CD4CFF0E354A39A0F158B54B85E083"/>
              </w:placeholder>
              <w:showingPlcHdr/>
            </w:sdtPr>
            <w:sdtEndPr/>
            <w:sdtContent>
              <w:p w14:paraId="3823D336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516A99CE" w14:textId="77777777" w:rsidR="00C92A27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Funktion</w:t>
            </w:r>
          </w:p>
          <w:p w14:paraId="019B4FDA" w14:textId="77777777" w:rsidR="00C92A27" w:rsidRPr="00375323" w:rsidRDefault="00C92A27" w:rsidP="00B06D23">
            <w:pPr>
              <w:pBdr>
                <w:bottom w:val="single" w:sz="12" w:space="1" w:color="auto"/>
              </w:pBd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Rufnummer 2"/>
              <w:tag w:val="Rufnummer_2"/>
              <w:id w:val="-636026421"/>
              <w:placeholder>
                <w:docPart w:val="4663243A8DB0454B826B34394E4AA8A6"/>
              </w:placeholder>
              <w:showingPlcHdr/>
            </w:sdtPr>
            <w:sdtEndPr/>
            <w:sdtContent>
              <w:p w14:paraId="3E5313C5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142A418A" w14:textId="77777777" w:rsidR="00C92A27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Rufnummer (Handy)</w:t>
            </w:r>
          </w:p>
          <w:p w14:paraId="34210953" w14:textId="77777777" w:rsidR="00C92A27" w:rsidRPr="00375323" w:rsidRDefault="00C92A27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Arbeitsdauer 2"/>
              <w:tag w:val="Arbeitsdauer_2"/>
              <w:id w:val="-1137725562"/>
              <w:placeholder>
                <w:docPart w:val="0A6ECFF679EC40CC80FBD2E534160CBE"/>
              </w:placeholder>
              <w:showingPlcHdr/>
            </w:sdtPr>
            <w:sdtEndPr/>
            <w:sdtContent>
              <w:p w14:paraId="726F85D9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3B6EC7B9" w14:textId="77777777" w:rsidR="00C92A27" w:rsidRPr="00375323" w:rsidRDefault="00B06D23" w:rsidP="00B06D23">
            <w:pPr>
              <w:spacing w:line="200" w:lineRule="exact"/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Arbeitsdauer (von / bis)</w:t>
            </w:r>
          </w:p>
        </w:tc>
      </w:tr>
      <w:tr w:rsidR="00C92A27" w:rsidRPr="00375323" w14:paraId="76099B0B" w14:textId="77777777" w:rsidTr="00811200">
        <w:trPr>
          <w:trHeight w:val="85"/>
        </w:trPr>
        <w:tc>
          <w:tcPr>
            <w:tcW w:w="9639" w:type="dxa"/>
            <w:gridSpan w:val="2"/>
            <w:tcBorders>
              <w:left w:val="nil"/>
              <w:right w:val="nil"/>
            </w:tcBorders>
          </w:tcPr>
          <w:p w14:paraId="6B0D3DD2" w14:textId="77777777" w:rsidR="00C92A27" w:rsidRPr="00375323" w:rsidRDefault="00C92A27" w:rsidP="00811200">
            <w:pPr>
              <w:rPr>
                <w:rFonts w:cs="Arial"/>
                <w:sz w:val="10"/>
                <w:szCs w:val="10"/>
              </w:rPr>
            </w:pPr>
          </w:p>
        </w:tc>
      </w:tr>
      <w:tr w:rsidR="00C92A27" w:rsidRPr="00375323" w14:paraId="06FBAC28" w14:textId="77777777" w:rsidTr="00811200">
        <w:trPr>
          <w:trHeight w:val="510"/>
        </w:trPr>
        <w:tc>
          <w:tcPr>
            <w:tcW w:w="96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DFBA4" w14:textId="77777777" w:rsidR="00C92A27" w:rsidRPr="00375323" w:rsidRDefault="00C92A27" w:rsidP="00375323">
            <w:pPr>
              <w:rPr>
                <w:rFonts w:cs="Arial"/>
                <w:sz w:val="20"/>
                <w:szCs w:val="20"/>
              </w:rPr>
            </w:pPr>
            <w:r w:rsidRPr="00375323">
              <w:rPr>
                <w:rFonts w:cs="Arial"/>
                <w:b/>
                <w:sz w:val="20"/>
                <w:szCs w:val="20"/>
              </w:rPr>
              <w:t>Für die Arbeiten:</w:t>
            </w:r>
            <w:r w:rsidRPr="00375323">
              <w:rPr>
                <w:rFonts w:cs="Arial"/>
                <w:sz w:val="20"/>
                <w:szCs w:val="20"/>
              </w:rPr>
              <w:t xml:space="preserve"> </w:t>
            </w:r>
            <w:sdt>
              <w:sdtPr>
                <w:rPr>
                  <w:rFonts w:cs="Arial"/>
                  <w:sz w:val="20"/>
                  <w:szCs w:val="20"/>
                </w:rPr>
                <w:alias w:val="Arbeiten NU3"/>
                <w:tag w:val="Arbeiten_NU3"/>
                <w:id w:val="841973792"/>
                <w:placeholder>
                  <w:docPart w:val="F5ECE045A4F24DB1ACD0046DB0998C3C"/>
                </w:placeholder>
                <w:showingPlcHdr/>
              </w:sdtPr>
              <w:sdtEndPr/>
              <w:sdtContent>
                <w:r w:rsidR="00375323">
                  <w:rPr>
                    <w:rStyle w:val="Platzhaltertext"/>
                    <w:color w:val="000000" w:themeColor="text1"/>
                  </w:rPr>
                  <w:t>…</w:t>
                </w:r>
              </w:sdtContent>
            </w:sdt>
          </w:p>
        </w:tc>
      </w:tr>
      <w:tr w:rsidR="00C92A27" w:rsidRPr="00375323" w14:paraId="3015AC46" w14:textId="77777777" w:rsidTr="00C92A27">
        <w:trPr>
          <w:trHeight w:val="355"/>
        </w:trPr>
        <w:tc>
          <w:tcPr>
            <w:tcW w:w="482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082B64" w14:textId="77777777" w:rsidR="00C92A27" w:rsidRPr="00375323" w:rsidRDefault="00C92A27" w:rsidP="00811200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20"/>
                <w:szCs w:val="20"/>
              </w:rPr>
              <w:t>Anschrift des Nachunternehmers: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538ED" w14:textId="77777777" w:rsidR="00C92A27" w:rsidRPr="00375323" w:rsidRDefault="00C92A27" w:rsidP="00811200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20"/>
                <w:szCs w:val="20"/>
              </w:rPr>
              <w:t>Verantwortlich auf der Baustelle:</w:t>
            </w:r>
          </w:p>
        </w:tc>
      </w:tr>
      <w:tr w:rsidR="00C92A27" w:rsidRPr="00375323" w14:paraId="4247E1D9" w14:textId="77777777" w:rsidTr="00375323">
        <w:trPr>
          <w:trHeight w:val="2665"/>
        </w:trPr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14:paraId="4A7EC82E" w14:textId="77777777" w:rsidR="00C92A27" w:rsidRPr="00375323" w:rsidRDefault="00C92A27" w:rsidP="00811200">
            <w:pPr>
              <w:pBdr>
                <w:bottom w:val="single" w:sz="12" w:space="1" w:color="auto"/>
              </w:pBdr>
              <w:rPr>
                <w:rFonts w:cs="Arial"/>
                <w:sz w:val="20"/>
                <w:szCs w:val="20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Firmenname 3"/>
              <w:tag w:val="Firmenname_3"/>
              <w:id w:val="-362522438"/>
              <w:placeholder>
                <w:docPart w:val="BADD8453F97B43F2915EE56B535134A8"/>
              </w:placeholder>
              <w:showingPlcHdr/>
            </w:sdtPr>
            <w:sdtEndPr/>
            <w:sdtContent>
              <w:p w14:paraId="7CD262E0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2E28273C" w14:textId="77777777" w:rsidR="00C92A27" w:rsidRPr="00375323" w:rsidRDefault="00B06D23" w:rsidP="00B06D23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Firmenname</w:t>
            </w:r>
          </w:p>
          <w:p w14:paraId="5575E603" w14:textId="77777777" w:rsidR="00C92A27" w:rsidRPr="00375323" w:rsidRDefault="00C92A27" w:rsidP="00811200">
            <w:pPr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Anschrift 3"/>
              <w:tag w:val="Anschrift_3"/>
              <w:id w:val="754254033"/>
              <w:placeholder>
                <w:docPart w:val="83579EE8B4E64B04B7009E4C3E8943F1"/>
              </w:placeholder>
              <w:showingPlcHdr/>
            </w:sdtPr>
            <w:sdtEndPr/>
            <w:sdtContent>
              <w:p w14:paraId="2705EA4A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28F9F39F" w14:textId="77777777" w:rsidR="00C92A27" w:rsidRPr="00375323" w:rsidRDefault="00B06D23" w:rsidP="00B06D23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Anschrift</w:t>
            </w:r>
          </w:p>
          <w:p w14:paraId="1803F354" w14:textId="77777777" w:rsidR="00C92A27" w:rsidRPr="00375323" w:rsidRDefault="00C92A27" w:rsidP="00811200">
            <w:pPr>
              <w:pBdr>
                <w:bottom w:val="single" w:sz="12" w:space="1" w:color="auto"/>
              </w:pBdr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Telefon 3"/>
              <w:tag w:val="Telefon_3"/>
              <w:id w:val="1957525750"/>
              <w:placeholder>
                <w:docPart w:val="AAB868F4BF9148B0B14C3CFA3A6023CF"/>
              </w:placeholder>
              <w:showingPlcHdr/>
            </w:sdtPr>
            <w:sdtEndPr/>
            <w:sdtContent>
              <w:p w14:paraId="6A9AABD0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4ABE43A5" w14:textId="77777777" w:rsidR="00C92A27" w:rsidRPr="00375323" w:rsidRDefault="00B06D23" w:rsidP="00B06D23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Telefon (Büro)</w:t>
            </w:r>
          </w:p>
          <w:p w14:paraId="0035FF2A" w14:textId="77777777" w:rsidR="00C92A27" w:rsidRPr="00375323" w:rsidRDefault="00C92A27" w:rsidP="00811200">
            <w:pPr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Email 3"/>
              <w:tag w:val="Email_3"/>
              <w:id w:val="-1637323511"/>
              <w:placeholder>
                <w:docPart w:val="574709E1507642ED9E91083A6E67023A"/>
              </w:placeholder>
              <w:showingPlcHdr/>
            </w:sdtPr>
            <w:sdtEndPr/>
            <w:sdtContent>
              <w:p w14:paraId="328AA927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0C880E2C" w14:textId="77777777" w:rsidR="00C92A27" w:rsidRPr="00375323" w:rsidRDefault="00B06D23" w:rsidP="00B06D23">
            <w:pPr>
              <w:rPr>
                <w:rFonts w:cs="Arial"/>
                <w:sz w:val="20"/>
                <w:szCs w:val="20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Email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14:paraId="5A94570B" w14:textId="77777777" w:rsidR="00C92A27" w:rsidRPr="00375323" w:rsidRDefault="00C92A27" w:rsidP="00811200">
            <w:pPr>
              <w:pBdr>
                <w:bottom w:val="single" w:sz="12" w:space="1" w:color="auto"/>
              </w:pBdr>
              <w:rPr>
                <w:rFonts w:cs="Arial"/>
                <w:sz w:val="20"/>
                <w:szCs w:val="20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Verantwortlich 3"/>
              <w:tag w:val="Verantwortlich_3"/>
              <w:id w:val="2124182981"/>
              <w:placeholder>
                <w:docPart w:val="C1A76EF6382D4409A8FF3A88A8983140"/>
              </w:placeholder>
              <w:showingPlcHdr/>
            </w:sdtPr>
            <w:sdtEndPr/>
            <w:sdtContent>
              <w:p w14:paraId="07DC2F85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2517B1B9" w14:textId="77777777" w:rsidR="00C92A27" w:rsidRPr="00375323" w:rsidRDefault="00B06D23" w:rsidP="00B06D23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Vor- und Nachname</w:t>
            </w:r>
          </w:p>
          <w:p w14:paraId="1909C6B9" w14:textId="77777777" w:rsidR="00C92A27" w:rsidRPr="00375323" w:rsidRDefault="00C92A27" w:rsidP="00811200">
            <w:pPr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Funktion 3"/>
              <w:tag w:val="Funktion_3"/>
              <w:id w:val="40101578"/>
              <w:placeholder>
                <w:docPart w:val="F49475473CBA4490B36CC3616DDD3206"/>
              </w:placeholder>
              <w:showingPlcHdr/>
            </w:sdtPr>
            <w:sdtEndPr/>
            <w:sdtContent>
              <w:p w14:paraId="271969BF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14FA8341" w14:textId="77777777" w:rsidR="00C92A27" w:rsidRPr="00375323" w:rsidRDefault="00B06D23" w:rsidP="00B06D23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Funktion</w:t>
            </w:r>
          </w:p>
          <w:p w14:paraId="698A174C" w14:textId="77777777" w:rsidR="00C92A27" w:rsidRPr="00375323" w:rsidRDefault="00C92A27" w:rsidP="00811200">
            <w:pPr>
              <w:pBdr>
                <w:bottom w:val="single" w:sz="12" w:space="1" w:color="auto"/>
              </w:pBdr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Rufnummer 3"/>
              <w:tag w:val="Rufnummer_3"/>
              <w:id w:val="1334804929"/>
              <w:placeholder>
                <w:docPart w:val="6155B6760EED4E068D054CAC0683A028"/>
              </w:placeholder>
              <w:showingPlcHdr/>
            </w:sdtPr>
            <w:sdtEndPr/>
            <w:sdtContent>
              <w:p w14:paraId="71ACB1C5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092CD9BE" w14:textId="77777777" w:rsidR="00C92A27" w:rsidRPr="00375323" w:rsidRDefault="00B06D23" w:rsidP="00B06D23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Rufnummer (Handy)</w:t>
            </w:r>
          </w:p>
          <w:p w14:paraId="18A9F537" w14:textId="77777777" w:rsidR="00C92A27" w:rsidRPr="00375323" w:rsidRDefault="00C92A27" w:rsidP="00811200">
            <w:pPr>
              <w:rPr>
                <w:rFonts w:cs="Arial"/>
                <w:sz w:val="16"/>
                <w:szCs w:val="16"/>
              </w:rPr>
            </w:pPr>
          </w:p>
          <w:sdt>
            <w:sdtPr>
              <w:rPr>
                <w:rFonts w:cs="Arial"/>
                <w:sz w:val="20"/>
                <w:szCs w:val="20"/>
              </w:rPr>
              <w:alias w:val="Arbeitsdauer 3"/>
              <w:tag w:val="Arbeitsdauer_3"/>
              <w:id w:val="-2003347305"/>
              <w:placeholder>
                <w:docPart w:val="89768ADE6EB94C1498731AEA67197B00"/>
              </w:placeholder>
              <w:showingPlcHdr/>
            </w:sdtPr>
            <w:sdtEndPr/>
            <w:sdtContent>
              <w:p w14:paraId="4B30F262" w14:textId="77777777" w:rsidR="00B06D23" w:rsidRPr="00375323" w:rsidRDefault="00B06D23" w:rsidP="00B06D23">
                <w:pPr>
                  <w:pBdr>
                    <w:bottom w:val="single" w:sz="12" w:space="1" w:color="auto"/>
                  </w:pBdr>
                  <w:spacing w:line="200" w:lineRule="exact"/>
                  <w:rPr>
                    <w:rFonts w:eastAsia="Times New Roman" w:cs="Arial"/>
                    <w:sz w:val="20"/>
                    <w:szCs w:val="20"/>
                  </w:rPr>
                </w:pPr>
                <w:r w:rsidRPr="00375323">
                  <w:rPr>
                    <w:rStyle w:val="Platzhaltertext"/>
                    <w:rFonts w:cs="Arial"/>
                    <w:color w:val="000000" w:themeColor="text1"/>
                  </w:rPr>
                  <w:t xml:space="preserve">                                                              </w:t>
                </w:r>
              </w:p>
            </w:sdtContent>
          </w:sdt>
          <w:p w14:paraId="2FCF644E" w14:textId="77777777" w:rsidR="00C92A27" w:rsidRPr="00375323" w:rsidRDefault="00B06D23" w:rsidP="00B06D23">
            <w:pPr>
              <w:rPr>
                <w:rFonts w:cs="Arial"/>
                <w:sz w:val="16"/>
                <w:szCs w:val="16"/>
              </w:rPr>
            </w:pPr>
            <w:r w:rsidRPr="00375323">
              <w:rPr>
                <w:rFonts w:cs="Arial"/>
                <w:sz w:val="16"/>
                <w:szCs w:val="16"/>
              </w:rPr>
              <w:t xml:space="preserve"> </w:t>
            </w:r>
            <w:r w:rsidR="00C92A27" w:rsidRPr="00375323">
              <w:rPr>
                <w:rFonts w:cs="Arial"/>
                <w:sz w:val="16"/>
                <w:szCs w:val="16"/>
              </w:rPr>
              <w:t>Arbeitsdauer (von / bis)</w:t>
            </w:r>
          </w:p>
        </w:tc>
      </w:tr>
    </w:tbl>
    <w:p w14:paraId="5AB00FAE" w14:textId="77777777" w:rsidR="007C5FFD" w:rsidRPr="004B27CC" w:rsidRDefault="007C5FFD" w:rsidP="004B27CC">
      <w:pPr>
        <w:rPr>
          <w:rFonts w:cs="Arial"/>
          <w:sz w:val="4"/>
          <w:szCs w:val="4"/>
        </w:rPr>
      </w:pPr>
    </w:p>
    <w:sectPr w:rsidR="007C5FFD" w:rsidRPr="004B27CC" w:rsidSect="004B27CC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1251" w:right="992" w:bottom="851" w:left="1134" w:header="567" w:footer="0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116F3" w14:textId="77777777" w:rsidR="00427832" w:rsidRDefault="00427832">
      <w:r>
        <w:separator/>
      </w:r>
    </w:p>
  </w:endnote>
  <w:endnote w:type="continuationSeparator" w:id="0">
    <w:p w14:paraId="13CCCE67" w14:textId="77777777" w:rsidR="00427832" w:rsidRDefault="00427832">
      <w:r>
        <w:continuationSeparator/>
      </w:r>
    </w:p>
  </w:endnote>
  <w:endnote w:type="continuationNotice" w:id="1">
    <w:p w14:paraId="12576660" w14:textId="77777777" w:rsidR="00427832" w:rsidRDefault="004278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utura LT Medium">
    <w:panose1 w:val="02000504020000020003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Standard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LT Bold">
    <w:panose1 w:val="02000803040000020003"/>
    <w:charset w:val="00"/>
    <w:family w:val="auto"/>
    <w:pitch w:val="variable"/>
    <w:sig w:usb0="00000003" w:usb1="00000000" w:usb2="00000000" w:usb3="00000000" w:csb0="00000001" w:csb1="00000000"/>
  </w:font>
  <w:font w:name="Courier St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Condensed">
    <w:panose1 w:val="02000606050000020003"/>
    <w:charset w:val="00"/>
    <w:family w:val="auto"/>
    <w:pitch w:val="variable"/>
    <w:sig w:usb0="80000027" w:usb1="00000000" w:usb2="00000000" w:usb3="00000000" w:csb0="00000001" w:csb1="00000000"/>
  </w:font>
  <w:font w:name="Futura LT ExtraBold">
    <w:panose1 w:val="020005050500000200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26EB7" w14:textId="77777777" w:rsidR="004B27CC" w:rsidRDefault="004B27CC" w:rsidP="004B27CC">
    <w:pPr>
      <w:spacing w:after="120"/>
      <w:ind w:right="-1"/>
      <w:jc w:val="right"/>
      <w:rPr>
        <w:rFonts w:cs="Arial"/>
        <w:color w:val="777777"/>
        <w:sz w:val="16"/>
        <w:szCs w:val="16"/>
      </w:rPr>
    </w:pPr>
    <w:r w:rsidRPr="0007772F">
      <w:rPr>
        <w:rFonts w:ascii="Futura LT Medium" w:hAnsi="Futura LT Medium"/>
        <w:noProof/>
        <w:color w:val="777777"/>
        <w:sz w:val="16"/>
        <w:szCs w:val="16"/>
      </w:rPr>
      <mc:AlternateContent>
        <mc:Choice Requires="wps">
          <w:drawing>
            <wp:anchor distT="0" distB="0" distL="114300" distR="114300" simplePos="0" relativeHeight="251689471" behindDoc="0" locked="0" layoutInCell="1" allowOverlap="1" wp14:anchorId="23062ED9" wp14:editId="3F3FEF82">
              <wp:simplePos x="0" y="0"/>
              <wp:positionH relativeFrom="page">
                <wp:posOffset>6918325</wp:posOffset>
              </wp:positionH>
              <wp:positionV relativeFrom="page">
                <wp:posOffset>9237290</wp:posOffset>
              </wp:positionV>
              <wp:extent cx="15240" cy="900000"/>
              <wp:effectExtent l="0" t="0" r="22860" b="14605"/>
              <wp:wrapNone/>
              <wp:docPr id="1" name="Lin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15240" cy="90000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77777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F4C2796" id="Line 68" o:spid="_x0000_s1026" style="position:absolute;flip:x;z-index:25168947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44.75pt,727.35pt" to="545.95pt,79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" strokecolor="#777" strokeweight=".5pt">
              <w10:wrap anchorx="page" anchory="page"/>
            </v:line>
          </w:pict>
        </mc:Fallback>
      </mc:AlternateContent>
    </w:r>
  </w:p>
  <w:p w14:paraId="192E59C5" w14:textId="77777777" w:rsidR="004B27CC" w:rsidRPr="00CC3EEA" w:rsidRDefault="002373F8" w:rsidP="004B27CC">
    <w:pPr>
      <w:spacing w:after="120"/>
      <w:ind w:right="-1"/>
      <w:jc w:val="right"/>
    </w:pPr>
    <w:r w:rsidRPr="0007772F">
      <w:rPr>
        <w:rFonts w:ascii="Futura LT Medium" w:hAnsi="Futura LT Medium"/>
        <w:noProof/>
        <w:color w:val="777777"/>
        <w:sz w:val="16"/>
        <w:szCs w:val="16"/>
      </w:rPr>
      <mc:AlternateContent>
        <mc:Choice Requires="wps">
          <w:drawing>
            <wp:anchor distT="0" distB="0" distL="114300" distR="114300" simplePos="0" relativeHeight="251691519" behindDoc="0" locked="0" layoutInCell="1" allowOverlap="1" wp14:anchorId="12D41C4E" wp14:editId="6E4E9A26">
              <wp:simplePos x="0" y="0"/>
              <wp:positionH relativeFrom="page">
                <wp:posOffset>621030</wp:posOffset>
              </wp:positionH>
              <wp:positionV relativeFrom="page">
                <wp:posOffset>10240645</wp:posOffset>
              </wp:positionV>
              <wp:extent cx="3331845" cy="252095"/>
              <wp:effectExtent l="0" t="0" r="1905" b="0"/>
              <wp:wrapNone/>
              <wp:docPr id="19" name="Text 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31845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35A959" w14:textId="77777777" w:rsidR="002373F8" w:rsidRPr="002000D7" w:rsidRDefault="002373F8" w:rsidP="002373F8">
                          <w:pPr>
                            <w:tabs>
                              <w:tab w:val="left" w:pos="2906"/>
                              <w:tab w:val="left" w:pos="5457"/>
                              <w:tab w:val="left" w:pos="8165"/>
                            </w:tabs>
                            <w:rPr>
                              <w:rFonts w:cs="Arial"/>
                              <w:color w:val="777777"/>
                              <w:sz w:val="20"/>
                              <w:szCs w:val="20"/>
                            </w:rPr>
                          </w:pPr>
                          <w:r w:rsidRPr="002000D7">
                            <w:rPr>
                              <w:rFonts w:cs="Arial"/>
                              <w:color w:val="777777"/>
                              <w:sz w:val="20"/>
                              <w:szCs w:val="20"/>
                            </w:rPr>
                            <w:t>Sicherheits- und Gesundheitsschutzkoordination</w:t>
                          </w:r>
                        </w:p>
                        <w:p w14:paraId="6DAEB41D" w14:textId="77777777" w:rsidR="002373F8" w:rsidRPr="00B14697" w:rsidRDefault="002373F8" w:rsidP="002373F8">
                          <w:pPr>
                            <w:tabs>
                              <w:tab w:val="left" w:pos="2906"/>
                              <w:tab w:val="left" w:pos="5457"/>
                              <w:tab w:val="left" w:pos="8165"/>
                            </w:tabs>
                            <w:rPr>
                              <w:rFonts w:cs="Arial"/>
                              <w:color w:val="777777"/>
                            </w:rPr>
                          </w:pPr>
                        </w:p>
                        <w:p w14:paraId="6240B53E" w14:textId="77777777" w:rsidR="002373F8" w:rsidRPr="00B14697" w:rsidRDefault="002373F8" w:rsidP="002373F8">
                          <w:pPr>
                            <w:tabs>
                              <w:tab w:val="left" w:pos="2906"/>
                              <w:tab w:val="left" w:pos="5457"/>
                              <w:tab w:val="left" w:pos="8165"/>
                            </w:tabs>
                            <w:rPr>
                              <w:rFonts w:cs="Arial"/>
                              <w:color w:val="777777"/>
                            </w:rPr>
                          </w:pPr>
                        </w:p>
                        <w:p w14:paraId="6775FD56" w14:textId="77777777" w:rsidR="004B27CC" w:rsidRPr="00B14697" w:rsidRDefault="004B27CC" w:rsidP="004B27CC">
                          <w:pPr>
                            <w:tabs>
                              <w:tab w:val="left" w:pos="2906"/>
                              <w:tab w:val="left" w:pos="5457"/>
                              <w:tab w:val="left" w:pos="8165"/>
                            </w:tabs>
                            <w:rPr>
                              <w:rFonts w:cs="Arial"/>
                              <w:color w:val="777777"/>
                            </w:rPr>
                          </w:pP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D41C4E" id="_x0000_t202" coordsize="21600,21600" o:spt="202" path="m,l,21600r21600,l21600,xe">
              <v:stroke joinstyle="miter"/>
              <v:path gradientshapeok="t" o:connecttype="rect"/>
            </v:shapetype>
            <v:shape id="Text Box 70" o:spid="_x0000_s1026" type="#_x0000_t202" style="position:absolute;left:0;text-align:left;margin-left:48.9pt;margin-top:806.35pt;width:262.35pt;height:19.85pt;z-index:25169151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" filled="f" stroked="f">
              <v:textbox inset="0,,0">
                <w:txbxContent>
                  <w:p w14:paraId="6835A959" w14:textId="77777777" w:rsidR="002373F8" w:rsidRPr="002000D7" w:rsidRDefault="002373F8" w:rsidP="002373F8">
                    <w:pPr>
                      <w:tabs>
                        <w:tab w:val="left" w:pos="2906"/>
                        <w:tab w:val="left" w:pos="5457"/>
                        <w:tab w:val="left" w:pos="8165"/>
                      </w:tabs>
                      <w:rPr>
                        <w:rFonts w:cs="Arial"/>
                        <w:color w:val="777777"/>
                        <w:sz w:val="20"/>
                        <w:szCs w:val="20"/>
                      </w:rPr>
                    </w:pPr>
                    <w:r w:rsidRPr="002000D7">
                      <w:rPr>
                        <w:rFonts w:cs="Arial"/>
                        <w:color w:val="777777"/>
                        <w:sz w:val="20"/>
                        <w:szCs w:val="20"/>
                      </w:rPr>
                      <w:t>Sicherheits- und Gesundheitsschutzkoordination</w:t>
                    </w:r>
                  </w:p>
                  <w:p w14:paraId="6DAEB41D" w14:textId="77777777" w:rsidR="002373F8" w:rsidRPr="00B14697" w:rsidRDefault="002373F8" w:rsidP="002373F8">
                    <w:pPr>
                      <w:tabs>
                        <w:tab w:val="left" w:pos="2906"/>
                        <w:tab w:val="left" w:pos="5457"/>
                        <w:tab w:val="left" w:pos="8165"/>
                      </w:tabs>
                      <w:rPr>
                        <w:rFonts w:cs="Arial"/>
                        <w:color w:val="777777"/>
                      </w:rPr>
                    </w:pPr>
                  </w:p>
                  <w:p w14:paraId="6240B53E" w14:textId="77777777" w:rsidR="002373F8" w:rsidRPr="00B14697" w:rsidRDefault="002373F8" w:rsidP="002373F8">
                    <w:pPr>
                      <w:tabs>
                        <w:tab w:val="left" w:pos="2906"/>
                        <w:tab w:val="left" w:pos="5457"/>
                        <w:tab w:val="left" w:pos="8165"/>
                      </w:tabs>
                      <w:rPr>
                        <w:rFonts w:cs="Arial"/>
                        <w:color w:val="777777"/>
                      </w:rPr>
                    </w:pPr>
                  </w:p>
                  <w:p w14:paraId="6775FD56" w14:textId="77777777" w:rsidR="004B27CC" w:rsidRPr="00B14697" w:rsidRDefault="004B27CC" w:rsidP="004B27CC">
                    <w:pPr>
                      <w:tabs>
                        <w:tab w:val="left" w:pos="2906"/>
                        <w:tab w:val="left" w:pos="5457"/>
                        <w:tab w:val="left" w:pos="8165"/>
                      </w:tabs>
                      <w:rPr>
                        <w:rFonts w:cs="Arial"/>
                        <w:color w:val="777777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4B27CC">
      <w:rPr>
        <w:rFonts w:cs="Arial"/>
        <w:color w:val="777777"/>
        <w:sz w:val="16"/>
        <w:szCs w:val="16"/>
      </w:rPr>
      <w:br/>
      <w:t>S</w:t>
    </w:r>
    <w:r w:rsidR="004B27CC" w:rsidRPr="00B14697">
      <w:rPr>
        <w:rFonts w:cs="Arial"/>
        <w:color w:val="777777"/>
        <w:sz w:val="16"/>
        <w:szCs w:val="16"/>
      </w:rPr>
      <w:t xml:space="preserve">eite </w:t>
    </w:r>
    <w:r w:rsidR="004B27CC" w:rsidRPr="00B14697">
      <w:rPr>
        <w:rFonts w:cs="Arial"/>
        <w:color w:val="777777"/>
        <w:sz w:val="16"/>
        <w:szCs w:val="16"/>
      </w:rPr>
      <w:fldChar w:fldCharType="begin"/>
    </w:r>
    <w:r w:rsidR="004B27CC" w:rsidRPr="00B14697">
      <w:rPr>
        <w:rFonts w:cs="Arial"/>
        <w:color w:val="777777"/>
        <w:sz w:val="16"/>
        <w:szCs w:val="16"/>
      </w:rPr>
      <w:instrText xml:space="preserve"> PAGE </w:instrText>
    </w:r>
    <w:r w:rsidR="004B27CC" w:rsidRPr="00B14697">
      <w:rPr>
        <w:rFonts w:cs="Arial"/>
        <w:color w:val="777777"/>
        <w:sz w:val="16"/>
        <w:szCs w:val="16"/>
      </w:rPr>
      <w:fldChar w:fldCharType="separate"/>
    </w:r>
    <w:r w:rsidR="00427832">
      <w:rPr>
        <w:rFonts w:cs="Arial"/>
        <w:noProof/>
        <w:color w:val="777777"/>
        <w:sz w:val="16"/>
        <w:szCs w:val="16"/>
      </w:rPr>
      <w:t>1</w:t>
    </w:r>
    <w:r w:rsidR="004B27CC" w:rsidRPr="00B14697">
      <w:rPr>
        <w:rFonts w:cs="Arial"/>
        <w:color w:val="777777"/>
        <w:sz w:val="16"/>
        <w:szCs w:val="16"/>
      </w:rPr>
      <w:fldChar w:fldCharType="end"/>
    </w:r>
    <w:r w:rsidR="004B27CC" w:rsidRPr="0007772F">
      <w:rPr>
        <w:rFonts w:ascii="Futura LT Medium" w:hAnsi="Futura LT Medium"/>
        <w:noProof/>
        <w:color w:val="777777"/>
        <w:sz w:val="16"/>
        <w:szCs w:val="16"/>
      </w:rPr>
      <mc:AlternateContent>
        <mc:Choice Requires="wps">
          <w:drawing>
            <wp:anchor distT="0" distB="0" distL="114300" distR="114300" simplePos="0" relativeHeight="251690495" behindDoc="0" locked="0" layoutInCell="1" allowOverlap="1" wp14:anchorId="587C9E63" wp14:editId="3FD51C19">
              <wp:simplePos x="0" y="0"/>
              <wp:positionH relativeFrom="page">
                <wp:posOffset>618490</wp:posOffset>
              </wp:positionH>
              <wp:positionV relativeFrom="page">
                <wp:posOffset>10142220</wp:posOffset>
              </wp:positionV>
              <wp:extent cx="6299835" cy="4445"/>
              <wp:effectExtent l="0" t="0" r="24765" b="33655"/>
              <wp:wrapSquare wrapText="bothSides"/>
              <wp:docPr id="7" name="Lin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99835" cy="444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77777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748CC3" id="Line 69" o:spid="_x0000_s1026" style="position:absolute;flip:y;z-index:25169049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.7pt,798.6pt" to="544.75pt,7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" strokecolor="#777" strokeweight=".5pt">
              <w10:wrap type="square" anchorx="page" anchory="page"/>
            </v:line>
          </w:pict>
        </mc:Fallback>
      </mc:AlternateContent>
    </w:r>
  </w:p>
  <w:p w14:paraId="223694A3" w14:textId="77777777" w:rsidR="0071769D" w:rsidRPr="004B27CC" w:rsidRDefault="0071769D" w:rsidP="004B27C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696E3" w14:textId="77777777" w:rsidR="0071769D" w:rsidRDefault="008B3169" w:rsidP="0045579E">
    <w:pPr>
      <w:pStyle w:val="Fuzeile"/>
      <w:ind w:firstLine="1418"/>
      <w:jc w:val="right"/>
    </w:pPr>
    <w:r>
      <w:rPr>
        <w:rFonts w:ascii="Futura LT Medium" w:hAnsi="Futura LT Medium"/>
        <w:noProof/>
        <w:color w:val="777777"/>
        <w:sz w:val="12"/>
      </w:rPr>
      <mc:AlternateContent>
        <mc:Choice Requires="wps">
          <w:drawing>
            <wp:anchor distT="0" distB="0" distL="114300" distR="114300" simplePos="0" relativeHeight="251659263" behindDoc="0" locked="0" layoutInCell="1" allowOverlap="1" wp14:anchorId="2AF2F4FB" wp14:editId="45AD0239">
              <wp:simplePos x="0" y="0"/>
              <wp:positionH relativeFrom="page">
                <wp:posOffset>876301</wp:posOffset>
              </wp:positionH>
              <wp:positionV relativeFrom="page">
                <wp:posOffset>10125075</wp:posOffset>
              </wp:positionV>
              <wp:extent cx="6115050" cy="581025"/>
              <wp:effectExtent l="0" t="0" r="0" b="9525"/>
              <wp:wrapNone/>
              <wp:docPr id="12" name="Text Box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5050" cy="581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0A30B3" w14:textId="77777777" w:rsidR="0071769D" w:rsidRPr="008B3169" w:rsidRDefault="00B328B6" w:rsidP="008B3169">
                          <w:pPr>
                            <w:tabs>
                              <w:tab w:val="left" w:pos="2906"/>
                              <w:tab w:val="left" w:pos="5457"/>
                              <w:tab w:val="left" w:pos="8165"/>
                            </w:tabs>
                            <w:jc w:val="center"/>
                            <w:rPr>
                              <w:rFonts w:ascii="Futura LT Medium" w:hAnsi="Futura LT Medium"/>
                              <w:color w:val="003D76"/>
                              <w:sz w:val="28"/>
                              <w:szCs w:val="28"/>
                            </w:rPr>
                          </w:pPr>
                          <w:r w:rsidRPr="008B3169">
                            <w:rPr>
                              <w:rFonts w:ascii="Futura LT ExtraBold" w:hAnsi="Futura LT ExtraBold"/>
                              <w:color w:val="003D76"/>
                              <w:spacing w:val="7"/>
                              <w:sz w:val="22"/>
                              <w:szCs w:val="22"/>
                            </w:rPr>
                            <w:t>KEMPEN KRAUSE</w:t>
                          </w:r>
                          <w:r w:rsidRPr="008B3169">
                            <w:rPr>
                              <w:color w:val="003D76"/>
                              <w:spacing w:val="7"/>
                              <w:sz w:val="22"/>
                              <w:szCs w:val="22"/>
                            </w:rPr>
                            <w:t xml:space="preserve"> </w:t>
                          </w:r>
                          <w:r w:rsidRPr="008B3169">
                            <w:rPr>
                              <w:rFonts w:ascii="Futura LT Medium" w:hAnsi="Futura LT Medium"/>
                              <w:color w:val="003D76"/>
                              <w:spacing w:val="7"/>
                              <w:sz w:val="22"/>
                              <w:szCs w:val="22"/>
                            </w:rPr>
                            <w:t>INGENIEURE</w:t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F2F4F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69pt;margin-top:797.25pt;width:481.5pt;height:45.75pt;z-index:25165926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" filled="f" stroked="f">
              <v:textbox inset="0,,0">
                <w:txbxContent>
                  <w:p w14:paraId="620A30B3" w14:textId="77777777" w:rsidR="0071769D" w:rsidRPr="008B3169" w:rsidRDefault="00B328B6" w:rsidP="008B3169">
                    <w:pPr>
                      <w:tabs>
                        <w:tab w:val="left" w:pos="2906"/>
                        <w:tab w:val="left" w:pos="5457"/>
                        <w:tab w:val="left" w:pos="8165"/>
                      </w:tabs>
                      <w:jc w:val="center"/>
                      <w:rPr>
                        <w:rFonts w:ascii="Futura LT Medium" w:hAnsi="Futura LT Medium"/>
                        <w:color w:val="003D76"/>
                        <w:sz w:val="28"/>
                        <w:szCs w:val="28"/>
                      </w:rPr>
                    </w:pPr>
                    <w:r w:rsidRPr="008B3169">
                      <w:rPr>
                        <w:rFonts w:ascii="Futura LT ExtraBold" w:hAnsi="Futura LT ExtraBold"/>
                        <w:color w:val="003D76"/>
                        <w:spacing w:val="7"/>
                        <w:sz w:val="22"/>
                        <w:szCs w:val="22"/>
                      </w:rPr>
                      <w:t>KEMPEN KRAUSE</w:t>
                    </w:r>
                    <w:r w:rsidRPr="008B3169">
                      <w:rPr>
                        <w:color w:val="003D76"/>
                        <w:spacing w:val="7"/>
                        <w:sz w:val="22"/>
                        <w:szCs w:val="22"/>
                      </w:rPr>
                      <w:t xml:space="preserve"> </w:t>
                    </w:r>
                    <w:r w:rsidRPr="008B3169">
                      <w:rPr>
                        <w:rFonts w:ascii="Futura LT Medium" w:hAnsi="Futura LT Medium"/>
                        <w:color w:val="003D76"/>
                        <w:spacing w:val="7"/>
                        <w:sz w:val="22"/>
                        <w:szCs w:val="22"/>
                      </w:rPr>
                      <w:t>INGENIEURE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Futura LT Bold" w:hAnsi="Futura LT Bold"/>
        <w:noProof/>
        <w:color w:val="003D76"/>
        <w:spacing w:val="7"/>
        <w:sz w:val="30"/>
      </w:rPr>
      <w:drawing>
        <wp:anchor distT="0" distB="0" distL="114300" distR="114300" simplePos="0" relativeHeight="251658752" behindDoc="1" locked="0" layoutInCell="1" allowOverlap="1" wp14:anchorId="193B11A9" wp14:editId="0A2148C7">
          <wp:simplePos x="0" y="0"/>
          <wp:positionH relativeFrom="page">
            <wp:posOffset>5172075</wp:posOffset>
          </wp:positionH>
          <wp:positionV relativeFrom="page">
            <wp:posOffset>10130155</wp:posOffset>
          </wp:positionV>
          <wp:extent cx="257175" cy="216354"/>
          <wp:effectExtent l="0" t="0" r="0" b="0"/>
          <wp:wrapNone/>
          <wp:docPr id="26" name="Bild 83" descr="Logo_KKI_rechts_Panton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3" descr="Logo_KKI_rechts_Panton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543"/>
                  <a:stretch>
                    <a:fillRect/>
                  </a:stretch>
                </pic:blipFill>
                <pic:spPr bwMode="auto">
                  <a:xfrm>
                    <a:off x="0" y="0"/>
                    <a:ext cx="257175" cy="2163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5579E">
      <w:rPr>
        <w:rFonts w:ascii="Futura LT Medium" w:hAnsi="Futura LT Medium"/>
        <w:noProof/>
        <w:color w:val="777777"/>
        <w:sz w:val="12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9F1BF9A" wp14:editId="0A505176">
              <wp:simplePos x="0" y="0"/>
              <wp:positionH relativeFrom="page">
                <wp:posOffset>6989445</wp:posOffset>
              </wp:positionH>
              <wp:positionV relativeFrom="page">
                <wp:posOffset>8927465</wp:posOffset>
              </wp:positionV>
              <wp:extent cx="0" cy="1202690"/>
              <wp:effectExtent l="0" t="0" r="19050" b="16510"/>
              <wp:wrapNone/>
              <wp:docPr id="6" name="Line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20269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77777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9FA348" id="Line 6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0.35pt,702.95pt" to="550.35pt,79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" strokecolor="#777" strokeweight=".5pt">
              <w10:wrap anchorx="page" anchory="page"/>
            </v:line>
          </w:pict>
        </mc:Fallback>
      </mc:AlternateContent>
    </w:r>
    <w:r w:rsidR="0071769D">
      <w:rPr>
        <w:rFonts w:ascii="Futura LT Medium" w:hAnsi="Futura LT Medium"/>
        <w:noProof/>
        <w:color w:val="777777"/>
        <w:sz w:val="12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651DF87" wp14:editId="4DF918B5">
              <wp:simplePos x="0" y="0"/>
              <wp:positionH relativeFrom="page">
                <wp:posOffset>872490</wp:posOffset>
              </wp:positionH>
              <wp:positionV relativeFrom="page">
                <wp:posOffset>10125710</wp:posOffset>
              </wp:positionV>
              <wp:extent cx="6120130" cy="0"/>
              <wp:effectExtent l="5715" t="10160" r="8255" b="8890"/>
              <wp:wrapSquare wrapText="bothSides"/>
              <wp:docPr id="11" name="Line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77777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BA9953" id="Line 69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68.7pt,797.3pt" to="550.6pt,7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" strokecolor="#777" strokeweight=".5pt">
              <w10:wrap type="square" anchorx="page" anchory="page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A146B" w14:textId="77777777" w:rsidR="00427832" w:rsidRDefault="00427832">
      <w:r>
        <w:separator/>
      </w:r>
    </w:p>
  </w:footnote>
  <w:footnote w:type="continuationSeparator" w:id="0">
    <w:p w14:paraId="4C367F14" w14:textId="77777777" w:rsidR="00427832" w:rsidRDefault="00427832">
      <w:r>
        <w:continuationSeparator/>
      </w:r>
    </w:p>
  </w:footnote>
  <w:footnote w:type="continuationNotice" w:id="1">
    <w:p w14:paraId="20E571B8" w14:textId="77777777" w:rsidR="00427832" w:rsidRDefault="004278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A1E08" w14:textId="77777777" w:rsidR="00130AD7" w:rsidRDefault="00630535">
    <w:pPr>
      <w:pStyle w:val="Kopfzeile"/>
    </w:pPr>
    <w:r>
      <w:rPr>
        <w:noProof/>
      </w:rPr>
      <w:pict w14:anchorId="260D91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311889" o:spid="_x0000_s2050" type="#_x0000_t75" style="position:absolute;margin-left:0;margin-top:0;width:425.1pt;height:425.1pt;z-index:-251651584;mso-position-horizontal:center;mso-position-horizontal-relative:margin;mso-position-vertical:center;mso-position-vertical-relative:margin" o:allowincell="f">
          <v:imagedata r:id="rId1" o:title="Logo_KKIG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14A57" w14:textId="440D6D11" w:rsidR="004B27CC" w:rsidRDefault="004B27CC" w:rsidP="004B27CC">
    <w:pPr>
      <w:pStyle w:val="Kopfzeile"/>
    </w:pPr>
  </w:p>
  <w:p w14:paraId="540DAFDD" w14:textId="77777777" w:rsidR="004B27CC" w:rsidRDefault="004B27CC" w:rsidP="004B27CC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86399" behindDoc="1" locked="0" layoutInCell="1" allowOverlap="1" wp14:anchorId="55CBE7CC" wp14:editId="0A88542E">
              <wp:simplePos x="0" y="0"/>
              <wp:positionH relativeFrom="column">
                <wp:posOffset>-89535</wp:posOffset>
              </wp:positionH>
              <wp:positionV relativeFrom="paragraph">
                <wp:posOffset>73660</wp:posOffset>
              </wp:positionV>
              <wp:extent cx="6299200" cy="0"/>
              <wp:effectExtent l="0" t="0" r="25400" b="19050"/>
              <wp:wrapNone/>
              <wp:docPr id="17" name="Gerade Verbindung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92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2C5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2C721A2" id="Gerade Verbindung 17" o:spid="_x0000_s1026" style="position:absolute;z-index:-25163008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.05pt,5.8pt" to="488.9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" strokecolor="#002c5f" strokeweight="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5375" behindDoc="1" locked="0" layoutInCell="1" allowOverlap="1" wp14:anchorId="2B121EBC" wp14:editId="7131EAB6">
              <wp:simplePos x="0" y="0"/>
              <wp:positionH relativeFrom="column">
                <wp:posOffset>-88900</wp:posOffset>
              </wp:positionH>
              <wp:positionV relativeFrom="paragraph">
                <wp:posOffset>77470</wp:posOffset>
              </wp:positionV>
              <wp:extent cx="0" cy="899795"/>
              <wp:effectExtent l="0" t="0" r="19050" b="14605"/>
              <wp:wrapNone/>
              <wp:docPr id="16" name="Gerade Verbindung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9979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2C5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A8B74D" id="Gerade Verbindung 16" o:spid="_x0000_s1026" style="position:absolute;z-index:-25163110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7pt,6.1pt" to="-7pt,7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" strokecolor="#002c5f" strokeweight=".5pt"/>
          </w:pict>
        </mc:Fallback>
      </mc:AlternateContent>
    </w:r>
  </w:p>
  <w:tbl>
    <w:tblPr>
      <w:tblW w:w="9639" w:type="dxa"/>
      <w:tblInd w:w="250" w:type="dxa"/>
      <w:tblLayout w:type="fixed"/>
      <w:tblLook w:val="04A0" w:firstRow="1" w:lastRow="0" w:firstColumn="1" w:lastColumn="0" w:noHBand="0" w:noVBand="1"/>
    </w:tblPr>
    <w:tblGrid>
      <w:gridCol w:w="2268"/>
      <w:gridCol w:w="5528"/>
      <w:gridCol w:w="1843"/>
    </w:tblGrid>
    <w:tr w:rsidR="004B27CC" w14:paraId="6C51147F" w14:textId="77777777" w:rsidTr="00427832">
      <w:trPr>
        <w:trHeight w:val="243"/>
      </w:trPr>
      <w:tc>
        <w:tcPr>
          <w:tcW w:w="2268" w:type="dxa"/>
          <w:hideMark/>
        </w:tcPr>
        <w:p w14:paraId="2C209D55" w14:textId="608D77C7" w:rsidR="004B27CC" w:rsidRPr="005D53E7" w:rsidRDefault="00630535" w:rsidP="00427832">
          <w:pPr>
            <w:rPr>
              <w:rFonts w:cs="Arial"/>
              <w:color w:val="777777"/>
              <w:sz w:val="20"/>
              <w:szCs w:val="20"/>
            </w:rPr>
          </w:pPr>
          <w:r>
            <w:rPr>
              <w:rFonts w:cs="Arial"/>
              <w:color w:val="777777"/>
              <w:sz w:val="20"/>
              <w:szCs w:val="20"/>
            </w:rPr>
            <w:t>XXX</w:t>
          </w:r>
          <w:r w:rsidR="004B27CC" w:rsidRPr="005D53E7">
            <w:rPr>
              <w:rFonts w:cs="Arial"/>
              <w:color w:val="777777"/>
              <w:sz w:val="20"/>
              <w:szCs w:val="20"/>
            </w:rPr>
            <w:t xml:space="preserve">-Nr.:  </w:t>
          </w:r>
        </w:p>
      </w:tc>
      <w:tc>
        <w:tcPr>
          <w:tcW w:w="5528" w:type="dxa"/>
          <w:hideMark/>
        </w:tcPr>
        <w:p w14:paraId="7A409CDE" w14:textId="77777777" w:rsidR="004B27CC" w:rsidRPr="005D53E7" w:rsidRDefault="00427832" w:rsidP="00B9299B">
          <w:pPr>
            <w:rPr>
              <w:rFonts w:cs="Arial"/>
              <w:color w:val="777777"/>
              <w:sz w:val="20"/>
              <w:szCs w:val="20"/>
            </w:rPr>
          </w:pPr>
          <w:r w:rsidRPr="00427832">
            <w:rPr>
              <w:rFonts w:cs="Arial"/>
              <w:color w:val="777777"/>
              <w:sz w:val="20"/>
              <w:szCs w:val="20"/>
            </w:rPr>
            <w:t>Köln, THK, Campus Deutz, Gebäude B</w:t>
          </w:r>
        </w:p>
      </w:tc>
      <w:tc>
        <w:tcPr>
          <w:tcW w:w="1843" w:type="dxa"/>
        </w:tcPr>
        <w:p w14:paraId="1BCEEC6F" w14:textId="77777777" w:rsidR="004B27CC" w:rsidRPr="005D53E7" w:rsidRDefault="004B27CC" w:rsidP="00B9299B">
          <w:pPr>
            <w:jc w:val="right"/>
            <w:rPr>
              <w:rFonts w:cs="Arial"/>
              <w:color w:val="777777"/>
              <w:sz w:val="20"/>
              <w:szCs w:val="20"/>
            </w:rPr>
          </w:pPr>
        </w:p>
      </w:tc>
    </w:tr>
  </w:tbl>
  <w:p w14:paraId="7D8C327C" w14:textId="77777777" w:rsidR="004B27CC" w:rsidRPr="00CC3EEA" w:rsidRDefault="004B27CC" w:rsidP="004B27CC">
    <w:pPr>
      <w:pStyle w:val="Kopfzeile"/>
      <w:tabs>
        <w:tab w:val="clear" w:pos="4536"/>
        <w:tab w:val="clear" w:pos="9072"/>
        <w:tab w:val="left" w:pos="583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198E4" w14:textId="77777777" w:rsidR="0071769D" w:rsidRDefault="00022D5E">
    <w:pPr>
      <w:pStyle w:val="Kopfzeile"/>
      <w:rPr>
        <w:rFonts w:ascii="Futura LT Bold" w:hAnsi="Futura LT Bold"/>
        <w:noProof/>
        <w:color w:val="003D76"/>
        <w:spacing w:val="7"/>
        <w:sz w:val="30"/>
      </w:rPr>
    </w:pPr>
    <w:r>
      <w:rPr>
        <w:rFonts w:ascii="Futura LT Bold" w:hAnsi="Futura LT Bold"/>
        <w:noProof/>
        <w:color w:val="003D76"/>
        <w:spacing w:val="7"/>
        <w:sz w:val="30"/>
      </w:rPr>
      <w:drawing>
        <wp:anchor distT="0" distB="0" distL="114300" distR="114300" simplePos="0" relativeHeight="251670016" behindDoc="0" locked="0" layoutInCell="1" allowOverlap="1" wp14:anchorId="6DA3C6A4" wp14:editId="3F08806F">
          <wp:simplePos x="0" y="0"/>
          <wp:positionH relativeFrom="margin">
            <wp:posOffset>4347210</wp:posOffset>
          </wp:positionH>
          <wp:positionV relativeFrom="margin">
            <wp:posOffset>-1421765</wp:posOffset>
          </wp:positionV>
          <wp:extent cx="1411605" cy="577850"/>
          <wp:effectExtent l="0" t="0" r="0" b="0"/>
          <wp:wrapSquare wrapText="bothSides"/>
          <wp:docPr id="25" name="Grafik 25" descr="C:\Users\schaefer\Desktop\Bilfinger_201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schaefer\Desktop\Bilfinger_2012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60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630535">
      <w:rPr>
        <w:rFonts w:ascii="Futura LT Bold" w:hAnsi="Futura LT Bold"/>
        <w:noProof/>
        <w:color w:val="003D76"/>
        <w:spacing w:val="7"/>
        <w:sz w:val="30"/>
      </w:rPr>
      <w:object w:dxaOrig="1440" w:dyaOrig="1440" w14:anchorId="4433E9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-29.55pt;margin-top:-17.6pt;width:133.35pt;height:29.25pt;z-index:251677183;mso-position-horizontal-relative:text;mso-position-vertical-relative:text;mso-width-relative:page;mso-height-relative:page">
          <v:imagedata r:id="rId2" o:title="" cropbottom="20062f" cropright="32543f"/>
        </v:shape>
        <o:OLEObject Type="Embed" ProgID="PBrush" ShapeID="_x0000_s2053" DrawAspect="Content" ObjectID="_1813396494" r:id="rId3"/>
      </w:object>
    </w:r>
    <w:r w:rsidR="0071769D">
      <w:rPr>
        <w:rFonts w:ascii="Futura LT Bold" w:hAnsi="Futura LT Bold"/>
        <w:noProof/>
        <w:color w:val="003D76"/>
        <w:spacing w:val="7"/>
        <w:sz w:val="30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69A88BF" wp14:editId="417CCABF">
              <wp:simplePos x="0" y="0"/>
              <wp:positionH relativeFrom="page">
                <wp:posOffset>711200</wp:posOffset>
              </wp:positionH>
              <wp:positionV relativeFrom="page">
                <wp:posOffset>887095</wp:posOffset>
              </wp:positionV>
              <wp:extent cx="6120130" cy="0"/>
              <wp:effectExtent l="0" t="0" r="13970" b="19050"/>
              <wp:wrapSquare wrapText="bothSides"/>
              <wp:docPr id="8" name="Line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3D7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C13FF9" id="Line 8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pt,69.85pt" to="537.9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" strokecolor="#003d76" strokeweight=".5pt">
              <w10:wrap type="square" anchorx="page" anchory="page"/>
            </v:line>
          </w:pict>
        </mc:Fallback>
      </mc:AlternateContent>
    </w:r>
    <w:r w:rsidR="0071769D">
      <w:rPr>
        <w:rFonts w:ascii="Futura LT Bold" w:hAnsi="Futura LT Bold"/>
        <w:noProof/>
        <w:color w:val="003D76"/>
        <w:spacing w:val="7"/>
        <w:sz w:val="3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B7AE68A" wp14:editId="64EB1E36">
              <wp:simplePos x="0" y="0"/>
              <wp:positionH relativeFrom="page">
                <wp:posOffset>708660</wp:posOffset>
              </wp:positionH>
              <wp:positionV relativeFrom="page">
                <wp:posOffset>897255</wp:posOffset>
              </wp:positionV>
              <wp:extent cx="0" cy="1202690"/>
              <wp:effectExtent l="0" t="0" r="19050" b="16510"/>
              <wp:wrapNone/>
              <wp:docPr id="9" name="Line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20269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3D7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73DCBE" id="Line 8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5.8pt,70.65pt" to="55.8pt,16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" strokecolor="#003d76" strokeweight=".5pt">
              <w10:wrap anchorx="page" anchory="page"/>
            </v:line>
          </w:pict>
        </mc:Fallback>
      </mc:AlternateContent>
    </w:r>
    <w:r w:rsidR="0071769D">
      <w:rPr>
        <w:rFonts w:ascii="Futura LT Bold" w:hAnsi="Futura LT Bold"/>
        <w:color w:val="003D76"/>
        <w:spacing w:val="7"/>
        <w:sz w:val="30"/>
      </w:rPr>
      <w:tab/>
    </w:r>
  </w:p>
  <w:p w14:paraId="59832BA8" w14:textId="77777777" w:rsidR="00392ABE" w:rsidRDefault="00392ABE" w:rsidP="00CF5FD2">
    <w:pPr>
      <w:pStyle w:val="Kopfzeile"/>
      <w:tabs>
        <w:tab w:val="clear" w:pos="4536"/>
        <w:tab w:val="clear" w:pos="9072"/>
        <w:tab w:val="left" w:pos="3153"/>
      </w:tabs>
    </w:pPr>
  </w:p>
  <w:tbl>
    <w:tblPr>
      <w:tblW w:w="9180" w:type="dxa"/>
      <w:tblLayout w:type="fixed"/>
      <w:tblLook w:val="04A0" w:firstRow="1" w:lastRow="0" w:firstColumn="1" w:lastColumn="0" w:noHBand="0" w:noVBand="1"/>
    </w:tblPr>
    <w:tblGrid>
      <w:gridCol w:w="1828"/>
      <w:gridCol w:w="6218"/>
      <w:gridCol w:w="1134"/>
    </w:tblGrid>
    <w:tr w:rsidR="00796C7D" w14:paraId="1422AA8B" w14:textId="77777777" w:rsidTr="000A500C">
      <w:trPr>
        <w:trHeight w:val="269"/>
      </w:trPr>
      <w:tc>
        <w:tcPr>
          <w:tcW w:w="1828" w:type="dxa"/>
          <w:hideMark/>
        </w:tcPr>
        <w:p w14:paraId="182EBB27" w14:textId="77777777" w:rsidR="00796C7D" w:rsidRDefault="00CA5EB6">
          <w:pPr>
            <w:rPr>
              <w:rFonts w:ascii="Futura LT Condensed" w:hAnsi="Futura LT Condensed" w:cs="Calibri"/>
            </w:rPr>
          </w:pPr>
          <w:r>
            <w:rPr>
              <w:rFonts w:ascii="Futura LT Condensed" w:hAnsi="Futura LT Condensed" w:cs="Calibri"/>
            </w:rPr>
            <w:t>KKI-Nr.: 20140633</w:t>
          </w:r>
        </w:p>
      </w:tc>
      <w:tc>
        <w:tcPr>
          <w:tcW w:w="6218" w:type="dxa"/>
          <w:hideMark/>
        </w:tcPr>
        <w:p w14:paraId="53CE88F4" w14:textId="77777777" w:rsidR="00796C7D" w:rsidRDefault="00CA5EB6">
          <w:pPr>
            <w:rPr>
              <w:rFonts w:ascii="Futura LT Condensed" w:hAnsi="Futura LT Condensed" w:cs="Calibri"/>
            </w:rPr>
          </w:pPr>
          <w:r>
            <w:rPr>
              <w:rFonts w:ascii="Futura LT Condensed" w:hAnsi="Futura LT Condensed" w:cs="Calibri"/>
            </w:rPr>
            <w:t>Chempark, Neubau der Dampfkesselanlage M75</w:t>
          </w:r>
        </w:p>
      </w:tc>
      <w:tc>
        <w:tcPr>
          <w:tcW w:w="1134" w:type="dxa"/>
        </w:tcPr>
        <w:p w14:paraId="3568E4EA" w14:textId="77777777" w:rsidR="00796C7D" w:rsidRDefault="00796C7D">
          <w:pPr>
            <w:jc w:val="right"/>
            <w:rPr>
              <w:rFonts w:ascii="Futura LT Medium" w:hAnsi="Futura LT Medium" w:cs="Calibri"/>
            </w:rPr>
          </w:pPr>
        </w:p>
      </w:tc>
    </w:tr>
  </w:tbl>
  <w:p w14:paraId="10F55F8E" w14:textId="77777777" w:rsidR="005F0DED" w:rsidRDefault="00CF5FD2" w:rsidP="00CF5FD2">
    <w:pPr>
      <w:pStyle w:val="Kopfzeile"/>
      <w:tabs>
        <w:tab w:val="clear" w:pos="4536"/>
        <w:tab w:val="clear" w:pos="9072"/>
        <w:tab w:val="left" w:pos="315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559E3"/>
    <w:multiLevelType w:val="hybridMultilevel"/>
    <w:tmpl w:val="50D67B56"/>
    <w:lvl w:ilvl="0" w:tplc="1C58CD4E">
      <w:start w:val="1"/>
      <w:numFmt w:val="bullet"/>
      <w:pStyle w:val="TextAufzhlung"/>
      <w:lvlText w:val="•"/>
      <w:lvlJc w:val="left"/>
      <w:pPr>
        <w:tabs>
          <w:tab w:val="num" w:pos="992"/>
        </w:tabs>
        <w:ind w:left="992" w:hanging="425"/>
      </w:pPr>
      <w:rPr>
        <w:rFonts w:ascii="Futura LT Medium" w:hAnsi="Futura LT Medium" w:hint="default"/>
        <w:b w:val="0"/>
        <w:i w:val="0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8752C"/>
    <w:multiLevelType w:val="hybridMultilevel"/>
    <w:tmpl w:val="C5F83526"/>
    <w:lvl w:ilvl="0" w:tplc="420669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/>
        <w:sz w:val="22"/>
        <w:szCs w:val="22"/>
      </w:rPr>
    </w:lvl>
    <w:lvl w:ilvl="1" w:tplc="55FC1070">
      <w:numFmt w:val="bullet"/>
      <w:lvlText w:val="-"/>
      <w:lvlJc w:val="left"/>
      <w:pPr>
        <w:ind w:left="1440" w:hanging="360"/>
      </w:pPr>
      <w:rPr>
        <w:rFonts w:ascii="Arial" w:eastAsiaTheme="minorEastAsia" w:hAnsi="Arial" w:cs="Arial"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41127"/>
    <w:multiLevelType w:val="hybridMultilevel"/>
    <w:tmpl w:val="6E88C27C"/>
    <w:lvl w:ilvl="0" w:tplc="657E0C90">
      <w:numFmt w:val="bullet"/>
      <w:lvlText w:val="-"/>
      <w:lvlJc w:val="left"/>
      <w:pPr>
        <w:ind w:left="900" w:hanging="360"/>
      </w:pPr>
      <w:rPr>
        <w:rFonts w:ascii="Arial" w:eastAsiaTheme="minorHAnsi" w:hAnsi="Arial" w:cs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3421269B"/>
    <w:multiLevelType w:val="hybridMultilevel"/>
    <w:tmpl w:val="8188B23E"/>
    <w:lvl w:ilvl="0" w:tplc="04D82E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4C5500"/>
    <w:multiLevelType w:val="hybridMultilevel"/>
    <w:tmpl w:val="6BEA733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6805FB1"/>
    <w:multiLevelType w:val="hybridMultilevel"/>
    <w:tmpl w:val="C7DCEAC6"/>
    <w:lvl w:ilvl="0" w:tplc="3B603A50">
      <w:start w:val="1"/>
      <w:numFmt w:val="decimal"/>
      <w:lvlText w:val="%1."/>
      <w:lvlJc w:val="left"/>
      <w:pPr>
        <w:ind w:left="360" w:hanging="360"/>
      </w:pPr>
      <w:rPr>
        <w:b/>
        <w:color w:val="000000"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F1378"/>
    <w:multiLevelType w:val="multilevel"/>
    <w:tmpl w:val="2A185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692D25"/>
    <w:multiLevelType w:val="hybridMultilevel"/>
    <w:tmpl w:val="C86EC5FE"/>
    <w:lvl w:ilvl="0" w:tplc="59E8A004">
      <w:start w:val="1"/>
      <w:numFmt w:val="decimal"/>
      <w:lvlText w:val="%1."/>
      <w:lvlJc w:val="left"/>
      <w:pPr>
        <w:ind w:left="720" w:hanging="360"/>
      </w:pPr>
      <w:rPr>
        <w:b/>
        <w:color w:val="000000"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C7DBB"/>
    <w:multiLevelType w:val="hybridMultilevel"/>
    <w:tmpl w:val="6C3A74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7E4E7C"/>
    <w:multiLevelType w:val="hybridMultilevel"/>
    <w:tmpl w:val="3D46F34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B5438D"/>
    <w:multiLevelType w:val="hybridMultilevel"/>
    <w:tmpl w:val="7D5808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C36D7"/>
    <w:multiLevelType w:val="hybridMultilevel"/>
    <w:tmpl w:val="B8287870"/>
    <w:lvl w:ilvl="0" w:tplc="431E5AD2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321EE3"/>
    <w:multiLevelType w:val="hybridMultilevel"/>
    <w:tmpl w:val="569AB8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8A2E38"/>
    <w:multiLevelType w:val="hybridMultilevel"/>
    <w:tmpl w:val="4B9AB8E0"/>
    <w:lvl w:ilvl="0" w:tplc="E626C10E">
      <w:start w:val="1"/>
      <w:numFmt w:val="decimal"/>
      <w:lvlText w:val="%1."/>
      <w:lvlJc w:val="left"/>
      <w:pPr>
        <w:ind w:left="720" w:hanging="360"/>
      </w:pPr>
      <w:rPr>
        <w:b/>
        <w:color w:val="000000"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9E0241"/>
    <w:multiLevelType w:val="hybridMultilevel"/>
    <w:tmpl w:val="DE226FFE"/>
    <w:lvl w:ilvl="0" w:tplc="85BE3162">
      <w:start w:val="1"/>
      <w:numFmt w:val="decimal"/>
      <w:lvlText w:val="%1."/>
      <w:lvlJc w:val="left"/>
      <w:pPr>
        <w:ind w:left="927" w:hanging="360"/>
      </w:p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0407001B">
      <w:start w:val="1"/>
      <w:numFmt w:val="lowerRoman"/>
      <w:lvlText w:val="%3."/>
      <w:lvlJc w:val="right"/>
      <w:pPr>
        <w:ind w:left="2367" w:hanging="180"/>
      </w:pPr>
    </w:lvl>
    <w:lvl w:ilvl="3" w:tplc="0407000F">
      <w:start w:val="1"/>
      <w:numFmt w:val="decimal"/>
      <w:lvlText w:val="%4."/>
      <w:lvlJc w:val="left"/>
      <w:pPr>
        <w:ind w:left="3087" w:hanging="360"/>
      </w:pPr>
    </w:lvl>
    <w:lvl w:ilvl="4" w:tplc="04070019">
      <w:start w:val="1"/>
      <w:numFmt w:val="lowerLetter"/>
      <w:lvlText w:val="%5."/>
      <w:lvlJc w:val="left"/>
      <w:pPr>
        <w:ind w:left="3807" w:hanging="360"/>
      </w:pPr>
    </w:lvl>
    <w:lvl w:ilvl="5" w:tplc="0407001B">
      <w:start w:val="1"/>
      <w:numFmt w:val="lowerRoman"/>
      <w:lvlText w:val="%6."/>
      <w:lvlJc w:val="right"/>
      <w:pPr>
        <w:ind w:left="4527" w:hanging="180"/>
      </w:pPr>
    </w:lvl>
    <w:lvl w:ilvl="6" w:tplc="0407000F">
      <w:start w:val="1"/>
      <w:numFmt w:val="decimal"/>
      <w:lvlText w:val="%7."/>
      <w:lvlJc w:val="left"/>
      <w:pPr>
        <w:ind w:left="5247" w:hanging="360"/>
      </w:pPr>
    </w:lvl>
    <w:lvl w:ilvl="7" w:tplc="04070019">
      <w:start w:val="1"/>
      <w:numFmt w:val="lowerLetter"/>
      <w:lvlText w:val="%8."/>
      <w:lvlJc w:val="left"/>
      <w:pPr>
        <w:ind w:left="5967" w:hanging="360"/>
      </w:pPr>
    </w:lvl>
    <w:lvl w:ilvl="8" w:tplc="0407001B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D4964A0"/>
    <w:multiLevelType w:val="multilevel"/>
    <w:tmpl w:val="3D16F53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 w15:restartNumberingAfterBreak="0">
    <w:nsid w:val="73705419"/>
    <w:multiLevelType w:val="hybridMultilevel"/>
    <w:tmpl w:val="C8C00C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D146B5"/>
    <w:multiLevelType w:val="hybridMultilevel"/>
    <w:tmpl w:val="CADCDCE8"/>
    <w:lvl w:ilvl="0" w:tplc="E81AD4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color w:val="000000"/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B1ABD"/>
    <w:multiLevelType w:val="hybridMultilevel"/>
    <w:tmpl w:val="D56E82F8"/>
    <w:lvl w:ilvl="0" w:tplc="04D82E9C">
      <w:start w:val="1"/>
      <w:numFmt w:val="decimal"/>
      <w:lvlText w:val="%1."/>
      <w:lvlJc w:val="left"/>
      <w:pPr>
        <w:ind w:left="182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83" w:hanging="360"/>
      </w:pPr>
    </w:lvl>
    <w:lvl w:ilvl="2" w:tplc="0407001B" w:tentative="1">
      <w:start w:val="1"/>
      <w:numFmt w:val="lowerRoman"/>
      <w:lvlText w:val="%3."/>
      <w:lvlJc w:val="right"/>
      <w:pPr>
        <w:ind w:left="2903" w:hanging="180"/>
      </w:pPr>
    </w:lvl>
    <w:lvl w:ilvl="3" w:tplc="0407000F" w:tentative="1">
      <w:start w:val="1"/>
      <w:numFmt w:val="decimal"/>
      <w:lvlText w:val="%4."/>
      <w:lvlJc w:val="left"/>
      <w:pPr>
        <w:ind w:left="3623" w:hanging="360"/>
      </w:pPr>
    </w:lvl>
    <w:lvl w:ilvl="4" w:tplc="04070019" w:tentative="1">
      <w:start w:val="1"/>
      <w:numFmt w:val="lowerLetter"/>
      <w:lvlText w:val="%5."/>
      <w:lvlJc w:val="left"/>
      <w:pPr>
        <w:ind w:left="4343" w:hanging="360"/>
      </w:pPr>
    </w:lvl>
    <w:lvl w:ilvl="5" w:tplc="0407001B" w:tentative="1">
      <w:start w:val="1"/>
      <w:numFmt w:val="lowerRoman"/>
      <w:lvlText w:val="%6."/>
      <w:lvlJc w:val="right"/>
      <w:pPr>
        <w:ind w:left="5063" w:hanging="180"/>
      </w:pPr>
    </w:lvl>
    <w:lvl w:ilvl="6" w:tplc="0407000F" w:tentative="1">
      <w:start w:val="1"/>
      <w:numFmt w:val="decimal"/>
      <w:lvlText w:val="%7."/>
      <w:lvlJc w:val="left"/>
      <w:pPr>
        <w:ind w:left="5783" w:hanging="360"/>
      </w:pPr>
    </w:lvl>
    <w:lvl w:ilvl="7" w:tplc="04070019" w:tentative="1">
      <w:start w:val="1"/>
      <w:numFmt w:val="lowerLetter"/>
      <w:lvlText w:val="%8."/>
      <w:lvlJc w:val="left"/>
      <w:pPr>
        <w:ind w:left="6503" w:hanging="360"/>
      </w:pPr>
    </w:lvl>
    <w:lvl w:ilvl="8" w:tplc="0407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9" w15:restartNumberingAfterBreak="0">
    <w:nsid w:val="7BC34938"/>
    <w:multiLevelType w:val="hybridMultilevel"/>
    <w:tmpl w:val="44A25CE0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CA765FD"/>
    <w:multiLevelType w:val="multilevel"/>
    <w:tmpl w:val="D00AB1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08" w:hanging="1800"/>
      </w:pPr>
      <w:rPr>
        <w:rFonts w:hint="default"/>
      </w:rPr>
    </w:lvl>
  </w:abstractNum>
  <w:num w:numId="1" w16cid:durableId="941181798">
    <w:abstractNumId w:val="0"/>
  </w:num>
  <w:num w:numId="2" w16cid:durableId="1303465192">
    <w:abstractNumId w:val="11"/>
  </w:num>
  <w:num w:numId="3" w16cid:durableId="11408521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878748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84819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85814770">
    <w:abstractNumId w:val="19"/>
  </w:num>
  <w:num w:numId="7" w16cid:durableId="1928419536">
    <w:abstractNumId w:val="17"/>
  </w:num>
  <w:num w:numId="8" w16cid:durableId="14252251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41750637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82761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77782003">
    <w:abstractNumId w:val="11"/>
  </w:num>
  <w:num w:numId="12" w16cid:durableId="1504666888">
    <w:abstractNumId w:val="1"/>
  </w:num>
  <w:num w:numId="13" w16cid:durableId="19503155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05321754">
    <w:abstractNumId w:val="17"/>
  </w:num>
  <w:num w:numId="15" w16cid:durableId="1564752546">
    <w:abstractNumId w:val="9"/>
  </w:num>
  <w:num w:numId="16" w16cid:durableId="179852840">
    <w:abstractNumId w:val="8"/>
  </w:num>
  <w:num w:numId="17" w16cid:durableId="1359234215">
    <w:abstractNumId w:val="12"/>
  </w:num>
  <w:num w:numId="18" w16cid:durableId="1987315261">
    <w:abstractNumId w:val="10"/>
  </w:num>
  <w:num w:numId="19" w16cid:durableId="1340964150">
    <w:abstractNumId w:val="2"/>
  </w:num>
  <w:num w:numId="20" w16cid:durableId="1209874947">
    <w:abstractNumId w:val="4"/>
  </w:num>
  <w:num w:numId="21" w16cid:durableId="835268677">
    <w:abstractNumId w:val="16"/>
  </w:num>
  <w:num w:numId="22" w16cid:durableId="909075806">
    <w:abstractNumId w:val="15"/>
  </w:num>
  <w:num w:numId="23" w16cid:durableId="1891574371">
    <w:abstractNumId w:val="20"/>
  </w:num>
  <w:num w:numId="24" w16cid:durableId="1274360369">
    <w:abstractNumId w:val="3"/>
  </w:num>
  <w:num w:numId="25" w16cid:durableId="752580631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/>
  <w:defaultTabStop w:val="709"/>
  <w:hyphenationZone w:val="425"/>
  <w:doNotHyphenateCaps/>
  <w:drawingGridHorizontalSpacing w:val="57"/>
  <w:drawingGridVerticalSpacing w:val="40"/>
  <w:displayHorizontalDrawingGridEvery w:val="0"/>
  <w:displayVerticalDrawingGridEvery w:val="2"/>
  <w:noPunctuationKerning/>
  <w:characterSpacingControl w:val="doNotCompress"/>
  <w:hdrShapeDefaults>
    <o:shapedefaults v:ext="edit" spidmax="2054">
      <o:colormru v:ext="edit" colors="#0f1e50,#b3b3b3,#777"/>
    </o:shapedefaults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7832"/>
    <w:rsid w:val="00002D9E"/>
    <w:rsid w:val="000033A3"/>
    <w:rsid w:val="000050F4"/>
    <w:rsid w:val="00022D5E"/>
    <w:rsid w:val="00037F0A"/>
    <w:rsid w:val="00041B66"/>
    <w:rsid w:val="00074853"/>
    <w:rsid w:val="000A2DA3"/>
    <w:rsid w:val="000A500C"/>
    <w:rsid w:val="000C1ADA"/>
    <w:rsid w:val="000F154D"/>
    <w:rsid w:val="001253C4"/>
    <w:rsid w:val="00125F64"/>
    <w:rsid w:val="00130AD7"/>
    <w:rsid w:val="00131C7F"/>
    <w:rsid w:val="00144AAB"/>
    <w:rsid w:val="00161257"/>
    <w:rsid w:val="00166108"/>
    <w:rsid w:val="001666DC"/>
    <w:rsid w:val="001970BF"/>
    <w:rsid w:val="001A02A0"/>
    <w:rsid w:val="001A052E"/>
    <w:rsid w:val="001B48F9"/>
    <w:rsid w:val="001D0632"/>
    <w:rsid w:val="001F3340"/>
    <w:rsid w:val="00216D83"/>
    <w:rsid w:val="002373F8"/>
    <w:rsid w:val="002476B2"/>
    <w:rsid w:val="00247BDE"/>
    <w:rsid w:val="00250A75"/>
    <w:rsid w:val="002B7F5A"/>
    <w:rsid w:val="003354E2"/>
    <w:rsid w:val="003650D0"/>
    <w:rsid w:val="0036732F"/>
    <w:rsid w:val="00370B45"/>
    <w:rsid w:val="00375323"/>
    <w:rsid w:val="003832BD"/>
    <w:rsid w:val="00384206"/>
    <w:rsid w:val="00392ABE"/>
    <w:rsid w:val="003B5B0B"/>
    <w:rsid w:val="003C76F0"/>
    <w:rsid w:val="003F5653"/>
    <w:rsid w:val="0041051B"/>
    <w:rsid w:val="00427832"/>
    <w:rsid w:val="004506EE"/>
    <w:rsid w:val="004510A2"/>
    <w:rsid w:val="0045579E"/>
    <w:rsid w:val="004B27CC"/>
    <w:rsid w:val="004E2ECB"/>
    <w:rsid w:val="0050382A"/>
    <w:rsid w:val="00523E3E"/>
    <w:rsid w:val="00550740"/>
    <w:rsid w:val="005712A6"/>
    <w:rsid w:val="0058203D"/>
    <w:rsid w:val="00597C47"/>
    <w:rsid w:val="005A667A"/>
    <w:rsid w:val="005C4CB3"/>
    <w:rsid w:val="005F0DED"/>
    <w:rsid w:val="006006CA"/>
    <w:rsid w:val="00630535"/>
    <w:rsid w:val="00644FEC"/>
    <w:rsid w:val="006508F5"/>
    <w:rsid w:val="0067290B"/>
    <w:rsid w:val="006B7EBE"/>
    <w:rsid w:val="006C36D5"/>
    <w:rsid w:val="006C7737"/>
    <w:rsid w:val="006D62E9"/>
    <w:rsid w:val="006E2814"/>
    <w:rsid w:val="006E6685"/>
    <w:rsid w:val="0071769D"/>
    <w:rsid w:val="00722426"/>
    <w:rsid w:val="00751847"/>
    <w:rsid w:val="00787A45"/>
    <w:rsid w:val="00793FC6"/>
    <w:rsid w:val="00796C7D"/>
    <w:rsid w:val="007A2D40"/>
    <w:rsid w:val="007C5FFD"/>
    <w:rsid w:val="007F313B"/>
    <w:rsid w:val="00800BF2"/>
    <w:rsid w:val="0084049D"/>
    <w:rsid w:val="008578A0"/>
    <w:rsid w:val="008626F8"/>
    <w:rsid w:val="00891FCA"/>
    <w:rsid w:val="008B3169"/>
    <w:rsid w:val="008C25CE"/>
    <w:rsid w:val="008D10A6"/>
    <w:rsid w:val="008D6C3B"/>
    <w:rsid w:val="008F1468"/>
    <w:rsid w:val="008F7FBB"/>
    <w:rsid w:val="00916E52"/>
    <w:rsid w:val="00941E90"/>
    <w:rsid w:val="009512F6"/>
    <w:rsid w:val="0095739C"/>
    <w:rsid w:val="0096499C"/>
    <w:rsid w:val="0096691D"/>
    <w:rsid w:val="00977422"/>
    <w:rsid w:val="00977907"/>
    <w:rsid w:val="009A70F1"/>
    <w:rsid w:val="009B205F"/>
    <w:rsid w:val="00A00106"/>
    <w:rsid w:val="00A2319F"/>
    <w:rsid w:val="00A3112F"/>
    <w:rsid w:val="00A47398"/>
    <w:rsid w:val="00A6793E"/>
    <w:rsid w:val="00A90D07"/>
    <w:rsid w:val="00AA3F0D"/>
    <w:rsid w:val="00AA484C"/>
    <w:rsid w:val="00AA5AF8"/>
    <w:rsid w:val="00AD4D09"/>
    <w:rsid w:val="00B06D23"/>
    <w:rsid w:val="00B1547B"/>
    <w:rsid w:val="00B21BCA"/>
    <w:rsid w:val="00B328B6"/>
    <w:rsid w:val="00B45348"/>
    <w:rsid w:val="00B66F3E"/>
    <w:rsid w:val="00B91FE0"/>
    <w:rsid w:val="00BC2FCB"/>
    <w:rsid w:val="00C1261B"/>
    <w:rsid w:val="00C172AD"/>
    <w:rsid w:val="00C54026"/>
    <w:rsid w:val="00C731D0"/>
    <w:rsid w:val="00C92A27"/>
    <w:rsid w:val="00C97134"/>
    <w:rsid w:val="00CA5EB6"/>
    <w:rsid w:val="00CD4359"/>
    <w:rsid w:val="00CF545B"/>
    <w:rsid w:val="00CF5FD2"/>
    <w:rsid w:val="00D227FA"/>
    <w:rsid w:val="00D2380A"/>
    <w:rsid w:val="00D307E5"/>
    <w:rsid w:val="00D36EB7"/>
    <w:rsid w:val="00D50B71"/>
    <w:rsid w:val="00D763FC"/>
    <w:rsid w:val="00D84533"/>
    <w:rsid w:val="00D966BA"/>
    <w:rsid w:val="00DA3759"/>
    <w:rsid w:val="00DA5995"/>
    <w:rsid w:val="00DB002E"/>
    <w:rsid w:val="00DC667B"/>
    <w:rsid w:val="00E304E4"/>
    <w:rsid w:val="00E37EF0"/>
    <w:rsid w:val="00E45F97"/>
    <w:rsid w:val="00EA068C"/>
    <w:rsid w:val="00EF41E5"/>
    <w:rsid w:val="00F04E69"/>
    <w:rsid w:val="00F102B0"/>
    <w:rsid w:val="00F12A83"/>
    <w:rsid w:val="00F1787F"/>
    <w:rsid w:val="00F376BF"/>
    <w:rsid w:val="00F76A53"/>
    <w:rsid w:val="00F77961"/>
    <w:rsid w:val="00F82109"/>
    <w:rsid w:val="00FD4A5D"/>
    <w:rsid w:val="00FE5C4E"/>
    <w:rsid w:val="00FF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>
      <o:colormru v:ext="edit" colors="#0f1e50,#b3b3b3,#777"/>
    </o:shapedefaults>
    <o:shapelayout v:ext="edit">
      <o:idmap v:ext="edit" data="1"/>
    </o:shapelayout>
  </w:shapeDefaults>
  <w:decimalSymbol w:val=","/>
  <w:listSeparator w:val=";"/>
  <w14:docId w14:val="21FDFA97"/>
  <w15:docId w15:val="{C324B773-BA83-40FF-AF45-565471253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216" w:lineRule="auto"/>
      <w:jc w:val="right"/>
      <w:outlineLvl w:val="0"/>
    </w:pPr>
    <w:rPr>
      <w:rFonts w:ascii="Futura LT Medium" w:hAnsi="Futura LT Medium"/>
      <w:b/>
      <w:bCs/>
    </w:rPr>
  </w:style>
  <w:style w:type="paragraph" w:styleId="berschrift2">
    <w:name w:val="heading 2"/>
    <w:basedOn w:val="Standard"/>
    <w:next w:val="Standard"/>
    <w:link w:val="berschrift2Zchn"/>
    <w:qFormat/>
    <w:pPr>
      <w:keepNext/>
      <w:tabs>
        <w:tab w:val="left" w:pos="7513"/>
        <w:tab w:val="right" w:pos="8505"/>
      </w:tabs>
      <w:spacing w:line="245" w:lineRule="auto"/>
      <w:jc w:val="right"/>
      <w:outlineLvl w:val="1"/>
    </w:pPr>
    <w:rPr>
      <w:rFonts w:ascii="Futura LT Medium" w:hAnsi="Futura LT Medium"/>
      <w:b/>
      <w:bCs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right" w:pos="8505"/>
      </w:tabs>
      <w:spacing w:line="245" w:lineRule="auto"/>
      <w:outlineLvl w:val="2"/>
    </w:pPr>
    <w:rPr>
      <w:rFonts w:ascii="Futura LT Medium" w:hAnsi="Futura LT Medium"/>
      <w:b/>
      <w:bCs/>
      <w:sz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77961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rFonts w:ascii="Arial Standard" w:hAnsi="Arial Standard"/>
      <w:b/>
      <w:bCs/>
      <w:sz w:val="28"/>
      <w:szCs w:val="50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1140"/>
        <w:tab w:val="left" w:pos="3363"/>
      </w:tabs>
      <w:ind w:right="377"/>
      <w:jc w:val="center"/>
      <w:outlineLvl w:val="7"/>
    </w:pPr>
    <w:rPr>
      <w:b/>
      <w:bCs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Aufzhlung">
    <w:name w:val="Text Aufzählung"/>
    <w:basedOn w:val="TextStandard"/>
    <w:pPr>
      <w:numPr>
        <w:numId w:val="1"/>
      </w:numPr>
    </w:pPr>
  </w:style>
  <w:style w:type="paragraph" w:customStyle="1" w:styleId="TextStandard">
    <w:name w:val="Text Standard"/>
    <w:pPr>
      <w:tabs>
        <w:tab w:val="right" w:pos="8505"/>
      </w:tabs>
      <w:spacing w:line="245" w:lineRule="auto"/>
    </w:pPr>
    <w:rPr>
      <w:rFonts w:ascii="Futura LT Medium" w:hAnsi="Futura LT Medium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customStyle="1" w:styleId="Textberschrift1">
    <w:name w:val="Text Überschrift 1"/>
    <w:basedOn w:val="TextStandard"/>
    <w:rPr>
      <w:rFonts w:ascii="Futura LT Bold" w:hAnsi="Futura LT Bold"/>
      <w:bCs/>
    </w:rPr>
  </w:style>
  <w:style w:type="paragraph" w:customStyle="1" w:styleId="TextAbstand">
    <w:name w:val="Text Abstand"/>
    <w:basedOn w:val="TextStandard"/>
    <w:pPr>
      <w:spacing w:after="200"/>
    </w:pPr>
    <w:rPr>
      <w:noProof/>
    </w:rPr>
  </w:style>
  <w:style w:type="paragraph" w:customStyle="1" w:styleId="TextTabelle">
    <w:name w:val="Text Tabelle"/>
    <w:basedOn w:val="TextStandard"/>
    <w:pPr>
      <w:spacing w:line="216" w:lineRule="auto"/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uiPriority w:val="99"/>
    <w:rPr>
      <w:color w:val="0000FF"/>
      <w:u w:val="single"/>
    </w:rPr>
  </w:style>
  <w:style w:type="paragraph" w:customStyle="1" w:styleId="berschriftVOF">
    <w:name w:val="Überschrift VOF"/>
    <w:basedOn w:val="berschriftgro"/>
    <w:pPr>
      <w:jc w:val="right"/>
    </w:pPr>
    <w:rPr>
      <w:rFonts w:ascii="Futura LT Medium" w:hAnsi="Futura LT Medium"/>
    </w:rPr>
  </w:style>
  <w:style w:type="paragraph" w:styleId="Textkrper">
    <w:name w:val="Body Text"/>
    <w:basedOn w:val="Standard"/>
    <w:semiHidden/>
    <w:pPr>
      <w:tabs>
        <w:tab w:val="left" w:pos="7513"/>
        <w:tab w:val="right" w:pos="8505"/>
      </w:tabs>
      <w:spacing w:line="245" w:lineRule="auto"/>
    </w:pPr>
    <w:rPr>
      <w:rFonts w:ascii="Futura LT Medium" w:hAnsi="Futura LT Medium"/>
      <w:sz w:val="20"/>
    </w:rPr>
  </w:style>
  <w:style w:type="paragraph" w:customStyle="1" w:styleId="Default">
    <w:name w:val="Default"/>
    <w:uiPriority w:val="99"/>
    <w:rsid w:val="00F76A5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berschriftgro">
    <w:name w:val="Überschrift groß"/>
    <w:pPr>
      <w:tabs>
        <w:tab w:val="right" w:pos="8505"/>
      </w:tabs>
      <w:spacing w:line="216" w:lineRule="auto"/>
    </w:pPr>
    <w:rPr>
      <w:rFonts w:ascii="Futura LT Bold" w:hAnsi="Futura LT Bold"/>
      <w:noProof/>
      <w:sz w:val="24"/>
    </w:rPr>
  </w:style>
  <w:style w:type="paragraph" w:customStyle="1" w:styleId="CM8">
    <w:name w:val="CM8"/>
    <w:basedOn w:val="Default"/>
    <w:next w:val="Default"/>
    <w:uiPriority w:val="99"/>
    <w:rsid w:val="00F76A53"/>
    <w:rPr>
      <w:rFonts w:ascii="Courier Std" w:hAnsi="Courier Std" w:cs="Times New Roman"/>
      <w:color w:val="auto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205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205F"/>
    <w:rPr>
      <w:rFonts w:ascii="Tahoma" w:hAnsi="Tahoma" w:cs="Tahoma"/>
      <w:sz w:val="16"/>
      <w:szCs w:val="1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77961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rsid w:val="00F77961"/>
    <w:rPr>
      <w:rFonts w:ascii="Futura LT Medium" w:hAnsi="Futura LT Medium"/>
      <w:b/>
      <w:bCs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F77961"/>
    <w:rPr>
      <w:rFonts w:ascii="Futura LT Medium" w:hAnsi="Futura LT Medium"/>
      <w:b/>
      <w:bCs/>
      <w:szCs w:val="24"/>
    </w:rPr>
  </w:style>
  <w:style w:type="paragraph" w:styleId="Listenabsatz">
    <w:name w:val="List Paragraph"/>
    <w:basedOn w:val="Standard"/>
    <w:uiPriority w:val="34"/>
    <w:qFormat/>
    <w:rsid w:val="00F7796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meineFormatvorlagekleinZchn">
    <w:name w:val="meine Formatvorlage klein Zchn"/>
    <w:basedOn w:val="Absatz-Standardschriftart"/>
    <w:link w:val="meineFormatvorlageklein"/>
    <w:semiHidden/>
    <w:locked/>
    <w:rsid w:val="00F77961"/>
    <w:rPr>
      <w:rFonts w:ascii="Arial" w:hAnsi="Arial" w:cs="Arial"/>
      <w:b/>
      <w:bCs/>
      <w:iCs/>
      <w:sz w:val="16"/>
      <w:szCs w:val="16"/>
    </w:rPr>
  </w:style>
  <w:style w:type="paragraph" w:customStyle="1" w:styleId="meineFormatvorlageklein">
    <w:name w:val="meine Formatvorlage klein"/>
    <w:basedOn w:val="Verzeichnis2"/>
    <w:link w:val="meineFormatvorlagekleinZchn"/>
    <w:semiHidden/>
    <w:qFormat/>
    <w:rsid w:val="00F77961"/>
    <w:pPr>
      <w:tabs>
        <w:tab w:val="left" w:pos="1276"/>
        <w:tab w:val="left" w:pos="1560"/>
        <w:tab w:val="right" w:leader="underscore" w:pos="8222"/>
      </w:tabs>
      <w:spacing w:after="0" w:line="276" w:lineRule="auto"/>
      <w:ind w:left="851"/>
    </w:pPr>
    <w:rPr>
      <w:rFonts w:cs="Arial"/>
      <w:b/>
      <w:bCs/>
      <w:iCs/>
      <w:sz w:val="16"/>
      <w:szCs w:val="16"/>
    </w:rPr>
  </w:style>
  <w:style w:type="table" w:styleId="Tabellenraster">
    <w:name w:val="Table Grid"/>
    <w:basedOn w:val="NormaleTabelle"/>
    <w:uiPriority w:val="59"/>
    <w:rsid w:val="00F7796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Verzeichnis2">
    <w:name w:val="toc 2"/>
    <w:basedOn w:val="Standard"/>
    <w:next w:val="Standard"/>
    <w:autoRedefine/>
    <w:uiPriority w:val="39"/>
    <w:unhideWhenUsed/>
    <w:rsid w:val="003354E2"/>
    <w:pPr>
      <w:tabs>
        <w:tab w:val="left" w:pos="660"/>
        <w:tab w:val="right" w:leader="underscore" w:pos="7513"/>
      </w:tabs>
      <w:spacing w:after="100"/>
      <w:ind w:left="1418" w:hanging="425"/>
    </w:pPr>
  </w:style>
  <w:style w:type="paragraph" w:styleId="Verzeichnis1">
    <w:name w:val="toc 1"/>
    <w:basedOn w:val="Standard"/>
    <w:next w:val="Standard"/>
    <w:autoRedefine/>
    <w:uiPriority w:val="39"/>
    <w:unhideWhenUsed/>
    <w:rsid w:val="003354E2"/>
    <w:pPr>
      <w:tabs>
        <w:tab w:val="right" w:leader="underscore" w:pos="7230"/>
      </w:tabs>
      <w:spacing w:after="100"/>
      <w:ind w:left="1418" w:hanging="567"/>
    </w:pPr>
    <w:rPr>
      <w:rFonts w:cs="Arial"/>
      <w:b/>
      <w:noProof/>
      <w:sz w:val="22"/>
      <w:szCs w:val="22"/>
    </w:rPr>
  </w:style>
  <w:style w:type="paragraph" w:customStyle="1" w:styleId="CM4">
    <w:name w:val="CM4"/>
    <w:basedOn w:val="Default"/>
    <w:next w:val="Default"/>
    <w:uiPriority w:val="99"/>
    <w:rsid w:val="00C1261B"/>
    <w:pPr>
      <w:widowControl/>
      <w:spacing w:line="228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CM12">
    <w:name w:val="CM12"/>
    <w:basedOn w:val="Default"/>
    <w:next w:val="Default"/>
    <w:uiPriority w:val="99"/>
    <w:rsid w:val="00C1261B"/>
    <w:pPr>
      <w:widowControl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CM5">
    <w:name w:val="CM5"/>
    <w:basedOn w:val="Default"/>
    <w:next w:val="Default"/>
    <w:uiPriority w:val="99"/>
    <w:rsid w:val="00C1261B"/>
    <w:pPr>
      <w:widowControl/>
      <w:spacing w:line="228" w:lineRule="atLeast"/>
    </w:pPr>
    <w:rPr>
      <w:rFonts w:ascii="Times New Roman" w:eastAsiaTheme="minorHAnsi" w:hAnsi="Times New Roman" w:cs="Times New Roman"/>
      <w:color w:val="auto"/>
      <w:lang w:eastAsia="en-US"/>
    </w:rPr>
  </w:style>
  <w:style w:type="paragraph" w:customStyle="1" w:styleId="CM13">
    <w:name w:val="CM13"/>
    <w:basedOn w:val="Default"/>
    <w:next w:val="Default"/>
    <w:uiPriority w:val="99"/>
    <w:rsid w:val="00C1261B"/>
    <w:pPr>
      <w:widowControl/>
    </w:pPr>
    <w:rPr>
      <w:rFonts w:ascii="Times New Roman" w:eastAsiaTheme="minorHAnsi" w:hAnsi="Times New Roman" w:cs="Times New Roman"/>
      <w:color w:val="auto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722426"/>
    <w:rPr>
      <w:rFonts w:ascii="Arial" w:hAnsi="Arial"/>
      <w:sz w:val="24"/>
      <w:szCs w:val="24"/>
    </w:rPr>
  </w:style>
  <w:style w:type="paragraph" w:styleId="berarbeitung">
    <w:name w:val="Revision"/>
    <w:hidden/>
    <w:uiPriority w:val="99"/>
    <w:semiHidden/>
    <w:rsid w:val="0041051B"/>
    <w:rPr>
      <w:rFonts w:ascii="Arial" w:hAnsi="Arial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16610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5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glossaryDocument" Target="glossary/document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Arbeitsschutz%20-%20Sigeko\00%20Fachbereich\20000%20SiGeKo\22000%20Planungsphase\22300%20Arbeitsschutz-Dokumente\22330%20Vorlagen%20Dokumente\22333%20Formulare\01%20Formulare_Auftragnehmer\F4%20Betriebliche%20Auskunft%20Teil%20D%20(Subunternehmer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205E91E73654990B976526A7C8EC7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1FEA8A-E4CB-4861-8769-687D3957491F}"/>
      </w:docPartPr>
      <w:docPartBody>
        <w:p w:rsidR="00345FB7" w:rsidRDefault="00345FB7">
          <w:pPr>
            <w:pStyle w:val="C205E91E73654990B976526A7C8EC737"/>
          </w:pPr>
          <w:r>
            <w:rPr>
              <w:rFonts w:cs="Arial"/>
              <w:sz w:val="20"/>
              <w:szCs w:val="20"/>
            </w:rPr>
            <w:t>…</w:t>
          </w:r>
        </w:p>
      </w:docPartBody>
    </w:docPart>
    <w:docPart>
      <w:docPartPr>
        <w:name w:val="B6A6691428F847C694C27EF9B9E0FA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96F6F2-774C-4F5B-B2A3-40917ED4DB09}"/>
      </w:docPartPr>
      <w:docPartBody>
        <w:p w:rsidR="00345FB7" w:rsidRDefault="00345FB7">
          <w:pPr>
            <w:pStyle w:val="B6A6691428F847C694C27EF9B9E0FA7A"/>
          </w:pPr>
          <w:r>
            <w:rPr>
              <w:rStyle w:val="Platzhaltertext"/>
              <w:color w:val="000000" w:themeColor="text1"/>
            </w:rPr>
            <w:t>…</w:t>
          </w:r>
        </w:p>
      </w:docPartBody>
    </w:docPart>
    <w:docPart>
      <w:docPartPr>
        <w:name w:val="34BB7BB1DA7044F7BA1D81DBC36D28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23B21B-6822-48D5-9535-65E25F41A391}"/>
      </w:docPartPr>
      <w:docPartBody>
        <w:p w:rsidR="00345FB7" w:rsidRDefault="00345FB7">
          <w:pPr>
            <w:pStyle w:val="34BB7BB1DA7044F7BA1D81DBC36D2828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F6DA2F6EE67245E09D044689E0B820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A2BFB3-F9D5-480E-83A2-736C42DCA5B5}"/>
      </w:docPartPr>
      <w:docPartBody>
        <w:p w:rsidR="00345FB7" w:rsidRDefault="00345FB7">
          <w:pPr>
            <w:pStyle w:val="F6DA2F6EE67245E09D044689E0B820CA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853C2A9DCC1440538A0386260424E2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4C2B6A-4AC5-4110-B301-56973DA29E91}"/>
      </w:docPartPr>
      <w:docPartBody>
        <w:p w:rsidR="00345FB7" w:rsidRDefault="00345FB7">
          <w:pPr>
            <w:pStyle w:val="853C2A9DCC1440538A0386260424E2F9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552B034A8E484973A2EF3794FBD9D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AD2E07-9588-4C3B-887F-C1402D7917D0}"/>
      </w:docPartPr>
      <w:docPartBody>
        <w:p w:rsidR="00345FB7" w:rsidRDefault="00345FB7">
          <w:pPr>
            <w:pStyle w:val="552B034A8E484973A2EF3794FBD9D158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8FC010EB1EBB4830905FD36757453E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62C18D-F98E-4AD9-BBA4-48C6C1B7105B}"/>
      </w:docPartPr>
      <w:docPartBody>
        <w:p w:rsidR="00345FB7" w:rsidRDefault="00345FB7">
          <w:pPr>
            <w:pStyle w:val="8FC010EB1EBB4830905FD36757453E9A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248FEFA85FCD403F918BEE22A1BA21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E89B6C-2AA1-4BAC-B668-E2A7321FD4D9}"/>
      </w:docPartPr>
      <w:docPartBody>
        <w:p w:rsidR="00345FB7" w:rsidRDefault="00345FB7">
          <w:pPr>
            <w:pStyle w:val="248FEFA85FCD403F918BEE22A1BA21E8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23AE60B575A24195A76AD80C3C590B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849D1F-8EFA-40C6-A519-06BE1235309E}"/>
      </w:docPartPr>
      <w:docPartBody>
        <w:p w:rsidR="00345FB7" w:rsidRDefault="00345FB7">
          <w:pPr>
            <w:pStyle w:val="23AE60B575A24195A76AD80C3C590BBE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ADCB4052653C49E3BAB660241B85F0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9CA61E-B656-4505-B3DA-9A19376A91F3}"/>
      </w:docPartPr>
      <w:docPartBody>
        <w:p w:rsidR="00345FB7" w:rsidRDefault="00345FB7">
          <w:pPr>
            <w:pStyle w:val="ADCB4052653C49E3BAB660241B85F056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8F5EB752DFC9484593494C4B02876D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10F3D0-8D9A-46C0-AEBA-9116B1959A4C}"/>
      </w:docPartPr>
      <w:docPartBody>
        <w:p w:rsidR="00345FB7" w:rsidRDefault="00345FB7">
          <w:pPr>
            <w:pStyle w:val="8F5EB752DFC9484593494C4B02876DED"/>
          </w:pPr>
          <w:r>
            <w:rPr>
              <w:rStyle w:val="Platzhaltertext"/>
              <w:color w:val="000000" w:themeColor="text1"/>
            </w:rPr>
            <w:t>…</w:t>
          </w:r>
        </w:p>
      </w:docPartBody>
    </w:docPart>
    <w:docPart>
      <w:docPartPr>
        <w:name w:val="1FDB7B93E9D14679939FDD685399F0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811770-9DA7-445A-9B5B-7D408BA342EA}"/>
      </w:docPartPr>
      <w:docPartBody>
        <w:p w:rsidR="00345FB7" w:rsidRDefault="00345FB7">
          <w:pPr>
            <w:pStyle w:val="1FDB7B93E9D14679939FDD685399F02B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1C3DB0E6C3F944C7B9EC5BCAE45FFA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B7BA39-7353-4856-ADC0-36DD65AE7BA7}"/>
      </w:docPartPr>
      <w:docPartBody>
        <w:p w:rsidR="00345FB7" w:rsidRDefault="00345FB7">
          <w:pPr>
            <w:pStyle w:val="1C3DB0E6C3F944C7B9EC5BCAE45FFACF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1F30FB6041A04C23864B2C8AC28FF2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782AEB-D2F3-4C13-B587-2A1BA10D2371}"/>
      </w:docPartPr>
      <w:docPartBody>
        <w:p w:rsidR="00345FB7" w:rsidRDefault="00345FB7">
          <w:pPr>
            <w:pStyle w:val="1F30FB6041A04C23864B2C8AC28FF2BC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B6D565F38ECC4F8DBF5B4E95C75AEC8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F1FA2B-586B-424B-8616-D11906AA36A8}"/>
      </w:docPartPr>
      <w:docPartBody>
        <w:p w:rsidR="00345FB7" w:rsidRDefault="00345FB7">
          <w:pPr>
            <w:pStyle w:val="B6D565F38ECC4F8DBF5B4E95C75AEC8D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ED2C19E349C046A2B473C6DE548E29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0B04E1-ED8B-49FB-8593-18500BDE262B}"/>
      </w:docPartPr>
      <w:docPartBody>
        <w:p w:rsidR="00345FB7" w:rsidRDefault="00345FB7">
          <w:pPr>
            <w:pStyle w:val="ED2C19E349C046A2B473C6DE548E2943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93CD4CFF0E354A39A0F158B54B85E0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373B04-2201-4278-921F-CA3EB648228B}"/>
      </w:docPartPr>
      <w:docPartBody>
        <w:p w:rsidR="00345FB7" w:rsidRDefault="00345FB7">
          <w:pPr>
            <w:pStyle w:val="93CD4CFF0E354A39A0F158B54B85E083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4663243A8DB0454B826B34394E4AA8A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C4D952-F652-4F30-94AD-0A4541DA0102}"/>
      </w:docPartPr>
      <w:docPartBody>
        <w:p w:rsidR="00345FB7" w:rsidRDefault="00345FB7">
          <w:pPr>
            <w:pStyle w:val="4663243A8DB0454B826B34394E4AA8A6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0A6ECFF679EC40CC80FBD2E534160C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FFA414-9A99-4BF7-BE08-0D83BDFFFA9A}"/>
      </w:docPartPr>
      <w:docPartBody>
        <w:p w:rsidR="00345FB7" w:rsidRDefault="00345FB7">
          <w:pPr>
            <w:pStyle w:val="0A6ECFF679EC40CC80FBD2E534160CBE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F5ECE045A4F24DB1ACD0046DB0998C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55E6B1-9A71-4860-951D-3911A3685B1C}"/>
      </w:docPartPr>
      <w:docPartBody>
        <w:p w:rsidR="00345FB7" w:rsidRDefault="00345FB7">
          <w:pPr>
            <w:pStyle w:val="F5ECE045A4F24DB1ACD0046DB0998C3C"/>
          </w:pPr>
          <w:r>
            <w:rPr>
              <w:rStyle w:val="Platzhaltertext"/>
              <w:color w:val="000000" w:themeColor="text1"/>
            </w:rPr>
            <w:t>…</w:t>
          </w:r>
        </w:p>
      </w:docPartBody>
    </w:docPart>
    <w:docPart>
      <w:docPartPr>
        <w:name w:val="BADD8453F97B43F2915EE56B535134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AB9E22-2E38-4C87-AE6E-8E84672D577B}"/>
      </w:docPartPr>
      <w:docPartBody>
        <w:p w:rsidR="00345FB7" w:rsidRDefault="00345FB7">
          <w:pPr>
            <w:pStyle w:val="BADD8453F97B43F2915EE56B535134A8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83579EE8B4E64B04B7009E4C3E8943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136DCD-FCE2-443A-A953-8CB7B822CAF8}"/>
      </w:docPartPr>
      <w:docPartBody>
        <w:p w:rsidR="00345FB7" w:rsidRDefault="00345FB7">
          <w:pPr>
            <w:pStyle w:val="83579EE8B4E64B04B7009E4C3E8943F1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AAB868F4BF9148B0B14C3CFA3A6023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FD10CB-9F76-40D2-9FBE-0C14B9C1083F}"/>
      </w:docPartPr>
      <w:docPartBody>
        <w:p w:rsidR="00345FB7" w:rsidRDefault="00345FB7">
          <w:pPr>
            <w:pStyle w:val="AAB868F4BF9148B0B14C3CFA3A6023CF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574709E1507642ED9E91083A6E6702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55DFF9-59F9-41FA-89A0-EDF134F37835}"/>
      </w:docPartPr>
      <w:docPartBody>
        <w:p w:rsidR="00345FB7" w:rsidRDefault="00345FB7">
          <w:pPr>
            <w:pStyle w:val="574709E1507642ED9E91083A6E67023A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C1A76EF6382D4409A8FF3A88A89831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CAA4E4-CA04-4239-A623-21869279BFE7}"/>
      </w:docPartPr>
      <w:docPartBody>
        <w:p w:rsidR="00345FB7" w:rsidRDefault="00345FB7">
          <w:pPr>
            <w:pStyle w:val="C1A76EF6382D4409A8FF3A88A8983140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F49475473CBA4490B36CC3616DDD32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648202-D95B-42F1-B54C-0947F6E2A0BD}"/>
      </w:docPartPr>
      <w:docPartBody>
        <w:p w:rsidR="00345FB7" w:rsidRDefault="00345FB7">
          <w:pPr>
            <w:pStyle w:val="F49475473CBA4490B36CC3616DDD3206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6155B6760EED4E068D054CAC0683A0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634779-CFD7-47BB-9BCE-451B44270A6A}"/>
      </w:docPartPr>
      <w:docPartBody>
        <w:p w:rsidR="00345FB7" w:rsidRDefault="00345FB7">
          <w:pPr>
            <w:pStyle w:val="6155B6760EED4E068D054CAC0683A028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  <w:docPart>
      <w:docPartPr>
        <w:name w:val="89768ADE6EB94C1498731AEA67197B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53DFC1-46F4-4EDF-A643-966CD397F69A}"/>
      </w:docPartPr>
      <w:docPartBody>
        <w:p w:rsidR="00345FB7" w:rsidRDefault="00345FB7">
          <w:pPr>
            <w:pStyle w:val="89768ADE6EB94C1498731AEA67197B00"/>
          </w:pPr>
          <w:r w:rsidRPr="00375323">
            <w:rPr>
              <w:rStyle w:val="Platzhaltertext"/>
              <w:rFonts w:cs="Arial"/>
              <w:color w:val="000000" w:themeColor="text1"/>
            </w:rPr>
            <w:t xml:space="preserve">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utura LT Medium">
    <w:panose1 w:val="02000504020000020003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Standard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utura LT Bold">
    <w:panose1 w:val="02000803040000020003"/>
    <w:charset w:val="00"/>
    <w:family w:val="auto"/>
    <w:pitch w:val="variable"/>
    <w:sig w:usb0="00000003" w:usb1="00000000" w:usb2="00000000" w:usb3="00000000" w:csb0="00000001" w:csb1="00000000"/>
  </w:font>
  <w:font w:name="Courier St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LT Condensed">
    <w:panose1 w:val="02000606050000020003"/>
    <w:charset w:val="00"/>
    <w:family w:val="auto"/>
    <w:pitch w:val="variable"/>
    <w:sig w:usb0="80000027" w:usb1="00000000" w:usb2="00000000" w:usb3="00000000" w:csb0="00000001" w:csb1="00000000"/>
  </w:font>
  <w:font w:name="Futura LT ExtraBold">
    <w:panose1 w:val="020005050500000200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5FB7"/>
    <w:rsid w:val="00037F0A"/>
    <w:rsid w:val="0034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205E91E73654990B976526A7C8EC737">
    <w:name w:val="C205E91E73654990B976526A7C8EC737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B6A6691428F847C694C27EF9B9E0FA7A">
    <w:name w:val="B6A6691428F847C694C27EF9B9E0FA7A"/>
  </w:style>
  <w:style w:type="paragraph" w:customStyle="1" w:styleId="34BB7BB1DA7044F7BA1D81DBC36D2828">
    <w:name w:val="34BB7BB1DA7044F7BA1D81DBC36D2828"/>
  </w:style>
  <w:style w:type="paragraph" w:customStyle="1" w:styleId="F6DA2F6EE67245E09D044689E0B820CA">
    <w:name w:val="F6DA2F6EE67245E09D044689E0B820CA"/>
  </w:style>
  <w:style w:type="paragraph" w:customStyle="1" w:styleId="853C2A9DCC1440538A0386260424E2F9">
    <w:name w:val="853C2A9DCC1440538A0386260424E2F9"/>
  </w:style>
  <w:style w:type="paragraph" w:customStyle="1" w:styleId="552B034A8E484973A2EF3794FBD9D158">
    <w:name w:val="552B034A8E484973A2EF3794FBD9D158"/>
  </w:style>
  <w:style w:type="paragraph" w:customStyle="1" w:styleId="8FC010EB1EBB4830905FD36757453E9A">
    <w:name w:val="8FC010EB1EBB4830905FD36757453E9A"/>
  </w:style>
  <w:style w:type="paragraph" w:customStyle="1" w:styleId="248FEFA85FCD403F918BEE22A1BA21E8">
    <w:name w:val="248FEFA85FCD403F918BEE22A1BA21E8"/>
  </w:style>
  <w:style w:type="paragraph" w:customStyle="1" w:styleId="23AE60B575A24195A76AD80C3C590BBE">
    <w:name w:val="23AE60B575A24195A76AD80C3C590BBE"/>
  </w:style>
  <w:style w:type="paragraph" w:customStyle="1" w:styleId="ADCB4052653C49E3BAB660241B85F056">
    <w:name w:val="ADCB4052653C49E3BAB660241B85F056"/>
  </w:style>
  <w:style w:type="paragraph" w:customStyle="1" w:styleId="8F5EB752DFC9484593494C4B02876DED">
    <w:name w:val="8F5EB752DFC9484593494C4B02876DED"/>
  </w:style>
  <w:style w:type="paragraph" w:customStyle="1" w:styleId="1FDB7B93E9D14679939FDD685399F02B">
    <w:name w:val="1FDB7B93E9D14679939FDD685399F02B"/>
  </w:style>
  <w:style w:type="paragraph" w:customStyle="1" w:styleId="1C3DB0E6C3F944C7B9EC5BCAE45FFACF">
    <w:name w:val="1C3DB0E6C3F944C7B9EC5BCAE45FFACF"/>
  </w:style>
  <w:style w:type="paragraph" w:customStyle="1" w:styleId="1F30FB6041A04C23864B2C8AC28FF2BC">
    <w:name w:val="1F30FB6041A04C23864B2C8AC28FF2BC"/>
  </w:style>
  <w:style w:type="paragraph" w:customStyle="1" w:styleId="B6D565F38ECC4F8DBF5B4E95C75AEC8D">
    <w:name w:val="B6D565F38ECC4F8DBF5B4E95C75AEC8D"/>
  </w:style>
  <w:style w:type="paragraph" w:customStyle="1" w:styleId="ED2C19E349C046A2B473C6DE548E2943">
    <w:name w:val="ED2C19E349C046A2B473C6DE548E2943"/>
  </w:style>
  <w:style w:type="paragraph" w:customStyle="1" w:styleId="93CD4CFF0E354A39A0F158B54B85E083">
    <w:name w:val="93CD4CFF0E354A39A0F158B54B85E083"/>
  </w:style>
  <w:style w:type="paragraph" w:customStyle="1" w:styleId="4663243A8DB0454B826B34394E4AA8A6">
    <w:name w:val="4663243A8DB0454B826B34394E4AA8A6"/>
  </w:style>
  <w:style w:type="paragraph" w:customStyle="1" w:styleId="0A6ECFF679EC40CC80FBD2E534160CBE">
    <w:name w:val="0A6ECFF679EC40CC80FBD2E534160CBE"/>
  </w:style>
  <w:style w:type="paragraph" w:customStyle="1" w:styleId="F5ECE045A4F24DB1ACD0046DB0998C3C">
    <w:name w:val="F5ECE045A4F24DB1ACD0046DB0998C3C"/>
  </w:style>
  <w:style w:type="paragraph" w:customStyle="1" w:styleId="BADD8453F97B43F2915EE56B535134A8">
    <w:name w:val="BADD8453F97B43F2915EE56B535134A8"/>
  </w:style>
  <w:style w:type="paragraph" w:customStyle="1" w:styleId="83579EE8B4E64B04B7009E4C3E8943F1">
    <w:name w:val="83579EE8B4E64B04B7009E4C3E8943F1"/>
  </w:style>
  <w:style w:type="paragraph" w:customStyle="1" w:styleId="AAB868F4BF9148B0B14C3CFA3A6023CF">
    <w:name w:val="AAB868F4BF9148B0B14C3CFA3A6023CF"/>
  </w:style>
  <w:style w:type="paragraph" w:customStyle="1" w:styleId="574709E1507642ED9E91083A6E67023A">
    <w:name w:val="574709E1507642ED9E91083A6E67023A"/>
  </w:style>
  <w:style w:type="paragraph" w:customStyle="1" w:styleId="C1A76EF6382D4409A8FF3A88A8983140">
    <w:name w:val="C1A76EF6382D4409A8FF3A88A8983140"/>
  </w:style>
  <w:style w:type="paragraph" w:customStyle="1" w:styleId="F49475473CBA4490B36CC3616DDD3206">
    <w:name w:val="F49475473CBA4490B36CC3616DDD3206"/>
  </w:style>
  <w:style w:type="paragraph" w:customStyle="1" w:styleId="6155B6760EED4E068D054CAC0683A028">
    <w:name w:val="6155B6760EED4E068D054CAC0683A028"/>
  </w:style>
  <w:style w:type="paragraph" w:customStyle="1" w:styleId="89768ADE6EB94C1498731AEA67197B00">
    <w:name w:val="89768ADE6EB94C1498731AEA67197B0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FC8A1B8C3D9543B402AE1BA7E15FB9" ma:contentTypeVersion="25" ma:contentTypeDescription="Ein neues Dokument erstellen." ma:contentTypeScope="" ma:versionID="d2b1411b844582c53cd539901b7a60f7">
  <xsd:schema xmlns:xsd="http://www.w3.org/2001/XMLSchema" xmlns:xs="http://www.w3.org/2001/XMLSchema" xmlns:p="http://schemas.microsoft.com/office/2006/metadata/properties" xmlns:ns2="de08f2b4-f8f7-4333-8228-893bfa7aab1b" xmlns:ns3="bd632903-6938-4d88-b5f1-9ce2e67909dc" xmlns:ns4="http://schemas.yourtime-solutions.com/yourMAIL/v1" targetNamespace="http://schemas.microsoft.com/office/2006/metadata/properties" ma:root="true" ma:fieldsID="c5bf9bf13d4020f67ba316735870704d" ns2:_="" ns3:_="" ns4:_="">
    <xsd:import namespace="de08f2b4-f8f7-4333-8228-893bfa7aab1b"/>
    <xsd:import namespace="bd632903-6938-4d88-b5f1-9ce2e67909dc"/>
    <xsd:import namespace="http://schemas.yourtime-solutions.com/yourMAIL/v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4:yM_Subject" minOccurs="0"/>
                <xsd:element ref="ns4:yM_FromName" minOccurs="0"/>
                <xsd:element ref="ns4:yM_FromAddress" minOccurs="0"/>
                <xsd:element ref="ns4:yM_ToName" minOccurs="0"/>
                <xsd:element ref="ns4:yM_ToAddress" minOccurs="0"/>
                <xsd:element ref="ns4:yM_CcName" minOccurs="0"/>
                <xsd:element ref="ns4:yM_CcAddress" minOccurs="0"/>
                <xsd:element ref="ns4:yM_AttachmentNames" minOccurs="0"/>
                <xsd:element ref="ns4:yM_Body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8f2b4-f8f7-4333-8228-893bfa7aab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999ab50c-7ef9-4b43-9e4a-8f25e37e22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632903-6938-4d88-b5f1-9ce2e67909d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87c8368-56de-442f-860c-f7146e334503}" ma:internalName="TaxCatchAll" ma:showField="CatchAllData" ma:web="bd632903-6938-4d88-b5f1-9ce2e67909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yourtime-solutions.com/yourMAIL/v1" elementFormDefault="qualified">
    <xsd:import namespace="http://schemas.microsoft.com/office/2006/documentManagement/types"/>
    <xsd:import namespace="http://schemas.microsoft.com/office/infopath/2007/PartnerControls"/>
    <xsd:element name="yM_Subject" ma:index="23" nillable="true" ma:displayName="Subject" ma:internalName="yM_Subject">
      <xsd:simpleType>
        <xsd:restriction base="dms:Text"/>
      </xsd:simpleType>
    </xsd:element>
    <xsd:element name="yM_FromName" ma:index="24" nillable="true" ma:displayName="From Name" ma:internalName="yM_FromName">
      <xsd:simpleType>
        <xsd:restriction base="dms:Text"/>
      </xsd:simpleType>
    </xsd:element>
    <xsd:element name="yM_FromAddress" ma:index="25" nillable="true" ma:displayName="From Address" ma:internalName="yM_FromAddress">
      <xsd:simpleType>
        <xsd:restriction base="dms:Text"/>
      </xsd:simpleType>
    </xsd:element>
    <xsd:element name="yM_ToName" ma:index="26" nillable="true" ma:displayName="To Name" ma:internalName="yM_ToName">
      <xsd:simpleType>
        <xsd:restriction base="dms:Note">
          <xsd:maxLength value="255"/>
        </xsd:restriction>
      </xsd:simpleType>
    </xsd:element>
    <xsd:element name="yM_ToAddress" ma:index="27" nillable="true" ma:displayName="To Address" ma:internalName="yM_ToAddress">
      <xsd:simpleType>
        <xsd:restriction base="dms:Note">
          <xsd:maxLength value="255"/>
        </xsd:restriction>
      </xsd:simpleType>
    </xsd:element>
    <xsd:element name="yM_CcName" ma:index="28" nillable="true" ma:displayName="Cc Name" ma:internalName="yM_CcName">
      <xsd:simpleType>
        <xsd:restriction base="dms:Note">
          <xsd:maxLength value="255"/>
        </xsd:restriction>
      </xsd:simpleType>
    </xsd:element>
    <xsd:element name="yM_CcAddress" ma:index="29" nillable="true" ma:displayName="Cc Address" ma:internalName="yM_CcAddress">
      <xsd:simpleType>
        <xsd:restriction base="dms:Note">
          <xsd:maxLength value="255"/>
        </xsd:restriction>
      </xsd:simpleType>
    </xsd:element>
    <xsd:element name="yM_AttachmentNames" ma:index="30" nillable="true" ma:displayName="Attachments" ma:internalName="yM_AttachmentNames">
      <xsd:simpleType>
        <xsd:restriction base="dms:Note">
          <xsd:maxLength value="255"/>
        </xsd:restriction>
      </xsd:simpleType>
    </xsd:element>
    <xsd:element name="yM_Body" ma:index="31" nillable="true" ma:displayName="E-Mail Body" ma:internalName="yM_Bod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e08f2b4-f8f7-4333-8228-893bfa7aab1b" xsi:nil="true"/>
    <lcf76f155ced4ddcb4097134ff3c332f xmlns="de08f2b4-f8f7-4333-8228-893bfa7aab1b">
      <Terms xmlns="http://schemas.microsoft.com/office/infopath/2007/PartnerControls"/>
    </lcf76f155ced4ddcb4097134ff3c332f>
    <yM_ToName xmlns="http://schemas.yourtime-solutions.com/yourMAIL/v1" xsi:nil="true"/>
    <yM_Subject xmlns="http://schemas.yourtime-solutions.com/yourMAIL/v1" xsi:nil="true"/>
    <yM_CcAddress xmlns="http://schemas.yourtime-solutions.com/yourMAIL/v1" xsi:nil="true"/>
    <yM_AttachmentNames xmlns="http://schemas.yourtime-solutions.com/yourMAIL/v1" xsi:nil="true"/>
    <yM_Body xmlns="http://schemas.yourtime-solutions.com/yourMAIL/v1" xsi:nil="true"/>
    <yM_ToAddress xmlns="http://schemas.yourtime-solutions.com/yourMAIL/v1" xsi:nil="true"/>
    <TaxCatchAll xmlns="bd632903-6938-4d88-b5f1-9ce2e67909dc" xsi:nil="true"/>
    <yM_CcName xmlns="http://schemas.yourtime-solutions.com/yourMAIL/v1" xsi:nil="true"/>
    <yM_FromName xmlns="http://schemas.yourtime-solutions.com/yourMAIL/v1" xsi:nil="true"/>
    <yM_FromAddress xmlns="http://schemas.yourtime-solutions.com/yourMAIL/v1" xsi:nil="true"/>
  </documentManagement>
</p:properties>
</file>

<file path=customXml/itemProps1.xml><?xml version="1.0" encoding="utf-8"?>
<ds:datastoreItem xmlns:ds="http://schemas.openxmlformats.org/officeDocument/2006/customXml" ds:itemID="{D33237CE-8B03-46CC-AF72-8424D001A3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AF7668-974B-40C4-9485-CA725283A751}"/>
</file>

<file path=customXml/itemProps3.xml><?xml version="1.0" encoding="utf-8"?>
<ds:datastoreItem xmlns:ds="http://schemas.openxmlformats.org/officeDocument/2006/customXml" ds:itemID="{EB8AF2CF-707A-4A57-ACD8-E7F242C07955}"/>
</file>

<file path=customXml/itemProps4.xml><?xml version="1.0" encoding="utf-8"?>
<ds:datastoreItem xmlns:ds="http://schemas.openxmlformats.org/officeDocument/2006/customXml" ds:itemID="{08CA669A-0324-440E-A02B-6A0DCB49569D}"/>
</file>

<file path=docProps/app.xml><?xml version="1.0" encoding="utf-8"?>
<Properties xmlns="http://schemas.openxmlformats.org/officeDocument/2006/extended-properties" xmlns:vt="http://schemas.openxmlformats.org/officeDocument/2006/docPropsVTypes">
  <Template>F4 Betriebliche Auskunft Teil D (Subunternehmer).dotx</Template>
  <TotalTime>0</TotalTime>
  <Pages>1</Pages>
  <Words>367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Kempen Ingenieurgesellschaft</Company>
  <LinksUpToDate>false</LinksUpToDate>
  <CharactersWithSpaces>2681</CharactersWithSpaces>
  <SharedDoc>false</SharedDoc>
  <HLinks>
    <vt:vector size="186" baseType="variant">
      <vt:variant>
        <vt:i4>6094954</vt:i4>
      </vt:variant>
      <vt:variant>
        <vt:i4>-1</vt:i4>
      </vt:variant>
      <vt:variant>
        <vt:i4>1093</vt:i4>
      </vt:variant>
      <vt:variant>
        <vt:i4>1</vt:i4>
      </vt:variant>
      <vt:variant>
        <vt:lpwstr>..\Personal-Organisation\Das Team\Krause_Hans_Jürgen\Foto\Krause_Hans_Jürgen_090616_300dpi.jpg</vt:lpwstr>
      </vt:variant>
      <vt:variant>
        <vt:lpwstr/>
      </vt:variant>
      <vt:variant>
        <vt:i4>3014697</vt:i4>
      </vt:variant>
      <vt:variant>
        <vt:i4>-1</vt:i4>
      </vt:variant>
      <vt:variant>
        <vt:i4>1094</vt:i4>
      </vt:variant>
      <vt:variant>
        <vt:i4>1</vt:i4>
      </vt:variant>
      <vt:variant>
        <vt:lpwstr>..\Personal-Organisation\Das Team\Esselborn_Gerd\Foto\Esselborn_Gerd_300dpi.jpg</vt:lpwstr>
      </vt:variant>
      <vt:variant>
        <vt:lpwstr/>
      </vt:variant>
      <vt:variant>
        <vt:i4>11403411</vt:i4>
      </vt:variant>
      <vt:variant>
        <vt:i4>-1</vt:i4>
      </vt:variant>
      <vt:variant>
        <vt:i4>1096</vt:i4>
      </vt:variant>
      <vt:variant>
        <vt:i4>1</vt:i4>
      </vt:variant>
      <vt:variant>
        <vt:lpwstr>J:\VOF\§ 12 VOF\§ 12 (1) VOF_Anlagen\Haftpflicht_Zurich_090625.jpg</vt:lpwstr>
      </vt:variant>
      <vt:variant>
        <vt:lpwstr/>
      </vt:variant>
      <vt:variant>
        <vt:i4>6094954</vt:i4>
      </vt:variant>
      <vt:variant>
        <vt:i4>-1</vt:i4>
      </vt:variant>
      <vt:variant>
        <vt:i4>1109</vt:i4>
      </vt:variant>
      <vt:variant>
        <vt:i4>1</vt:i4>
      </vt:variant>
      <vt:variant>
        <vt:lpwstr>..\Personal-Organisation\Das Team\Krause_Hans_Jürgen\Foto\Krause_Hans_Jürgen_090616_300dpi.jpg</vt:lpwstr>
      </vt:variant>
      <vt:variant>
        <vt:lpwstr/>
      </vt:variant>
      <vt:variant>
        <vt:i4>7798896</vt:i4>
      </vt:variant>
      <vt:variant>
        <vt:i4>-1</vt:i4>
      </vt:variant>
      <vt:variant>
        <vt:i4>1110</vt:i4>
      </vt:variant>
      <vt:variant>
        <vt:i4>1</vt:i4>
      </vt:variant>
      <vt:variant>
        <vt:lpwstr>..\Personal-Organisation\Das Team\Kempen_Thomas\Foto\Kempen_Thomas_300dpi.jpg</vt:lpwstr>
      </vt:variant>
      <vt:variant>
        <vt:lpwstr/>
      </vt:variant>
      <vt:variant>
        <vt:i4>7012527</vt:i4>
      </vt:variant>
      <vt:variant>
        <vt:i4>-1</vt:i4>
      </vt:variant>
      <vt:variant>
        <vt:i4>1127</vt:i4>
      </vt:variant>
      <vt:variant>
        <vt:i4>1</vt:i4>
      </vt:variant>
      <vt:variant>
        <vt:lpwstr>§ 13 VOF\§ 13 (2) a VOF_Anlagen_gültig bis 09_09_Seite_3.jpg</vt:lpwstr>
      </vt:variant>
      <vt:variant>
        <vt:lpwstr/>
      </vt:variant>
      <vt:variant>
        <vt:i4>5767173</vt:i4>
      </vt:variant>
      <vt:variant>
        <vt:i4>-1</vt:i4>
      </vt:variant>
      <vt:variant>
        <vt:i4>1144</vt:i4>
      </vt:variant>
      <vt:variant>
        <vt:i4>1</vt:i4>
      </vt:variant>
      <vt:variant>
        <vt:lpwstr>..\Personal-Organisation\Das Team\Krause_Hans_Jürgen\Urkunden\Führungszeugnis_090504.jpg</vt:lpwstr>
      </vt:variant>
      <vt:variant>
        <vt:lpwstr/>
      </vt:variant>
      <vt:variant>
        <vt:i4>8126607</vt:i4>
      </vt:variant>
      <vt:variant>
        <vt:i4>-1</vt:i4>
      </vt:variant>
      <vt:variant>
        <vt:i4>1146</vt:i4>
      </vt:variant>
      <vt:variant>
        <vt:i4>1</vt:i4>
      </vt:variant>
      <vt:variant>
        <vt:lpwstr>..\Personal-Organisation\Das Team\Kempen_Thomas\Urkunden\Führungszeugnis_090217.jpg</vt:lpwstr>
      </vt:variant>
      <vt:variant>
        <vt:lpwstr/>
      </vt:variant>
      <vt:variant>
        <vt:i4>9502787</vt:i4>
      </vt:variant>
      <vt:variant>
        <vt:i4>-1</vt:i4>
      </vt:variant>
      <vt:variant>
        <vt:i4>1201</vt:i4>
      </vt:variant>
      <vt:variant>
        <vt:i4>1</vt:i4>
      </vt:variant>
      <vt:variant>
        <vt:lpwstr>V:\Marketing\Prospekt_Bilder\Projektfotos\Köln, Herzzentrum_2002-119\chart_JS11-12.jpg</vt:lpwstr>
      </vt:variant>
      <vt:variant>
        <vt:lpwstr/>
      </vt:variant>
      <vt:variant>
        <vt:i4>10092609</vt:i4>
      </vt:variant>
      <vt:variant>
        <vt:i4>-1</vt:i4>
      </vt:variant>
      <vt:variant>
        <vt:i4>1202</vt:i4>
      </vt:variant>
      <vt:variant>
        <vt:i4>1</vt:i4>
      </vt:variant>
      <vt:variant>
        <vt:lpwstr>V:\Marketing\Prospekt_Bilder\Projektfotos\Köln, Herzzentrum_2002-119\chart_JS11-39.jpg</vt:lpwstr>
      </vt:variant>
      <vt:variant>
        <vt:lpwstr/>
      </vt:variant>
      <vt:variant>
        <vt:i4>9568322</vt:i4>
      </vt:variant>
      <vt:variant>
        <vt:i4>-1</vt:i4>
      </vt:variant>
      <vt:variant>
        <vt:i4>1203</vt:i4>
      </vt:variant>
      <vt:variant>
        <vt:i4>1</vt:i4>
      </vt:variant>
      <vt:variant>
        <vt:lpwstr>V:\Marketing\Prospekt_Bilder\Projektfotos\Köln, Herzzentrum_2002-119\chart_JS11-01.jpg</vt:lpwstr>
      </vt:variant>
      <vt:variant>
        <vt:lpwstr/>
      </vt:variant>
      <vt:variant>
        <vt:i4>10158146</vt:i4>
      </vt:variant>
      <vt:variant>
        <vt:i4>-1</vt:i4>
      </vt:variant>
      <vt:variant>
        <vt:i4>1204</vt:i4>
      </vt:variant>
      <vt:variant>
        <vt:i4>1</vt:i4>
      </vt:variant>
      <vt:variant>
        <vt:lpwstr>V:\Marketing\Prospekt_Bilder\Projektfotos\Köln, Herzzentrum_2002-119\chart_JS11-08.jpg</vt:lpwstr>
      </vt:variant>
      <vt:variant>
        <vt:lpwstr/>
      </vt:variant>
      <vt:variant>
        <vt:i4>9568348</vt:i4>
      </vt:variant>
      <vt:variant>
        <vt:i4>-1</vt:i4>
      </vt:variant>
      <vt:variant>
        <vt:i4>1206</vt:i4>
      </vt:variant>
      <vt:variant>
        <vt:i4>1</vt:i4>
      </vt:variant>
      <vt:variant>
        <vt:lpwstr>..\Projektbescheinigungen\jpg\Köln, Herzzentrum_070411.jpg</vt:lpwstr>
      </vt:variant>
      <vt:variant>
        <vt:lpwstr/>
      </vt:variant>
      <vt:variant>
        <vt:i4>11206890</vt:i4>
      </vt:variant>
      <vt:variant>
        <vt:i4>-1</vt:i4>
      </vt:variant>
      <vt:variant>
        <vt:i4>1207</vt:i4>
      </vt:variant>
      <vt:variant>
        <vt:i4>1</vt:i4>
      </vt:variant>
      <vt:variant>
        <vt:lpwstr>§ 11 VOF\§ 11 VOF_Anlagen\Konkursgericht_090908.jpg</vt:lpwstr>
      </vt:variant>
      <vt:variant>
        <vt:lpwstr/>
      </vt:variant>
      <vt:variant>
        <vt:i4>9044108</vt:i4>
      </vt:variant>
      <vt:variant>
        <vt:i4>-1</vt:i4>
      </vt:variant>
      <vt:variant>
        <vt:i4>1208</vt:i4>
      </vt:variant>
      <vt:variant>
        <vt:i4>1</vt:i4>
      </vt:variant>
      <vt:variant>
        <vt:lpwstr>§ 11 VOF\§ 11 VOF_Anlagen\Finanzamt_090908_Seite_1.jpg</vt:lpwstr>
      </vt:variant>
      <vt:variant>
        <vt:lpwstr/>
      </vt:variant>
      <vt:variant>
        <vt:i4>8978572</vt:i4>
      </vt:variant>
      <vt:variant>
        <vt:i4>-1</vt:i4>
      </vt:variant>
      <vt:variant>
        <vt:i4>1209</vt:i4>
      </vt:variant>
      <vt:variant>
        <vt:i4>1</vt:i4>
      </vt:variant>
      <vt:variant>
        <vt:lpwstr>§ 11 VOF\§ 11 VOF_Anlagen\Finanzamt_090908_Seite_2.jpg</vt:lpwstr>
      </vt:variant>
      <vt:variant>
        <vt:lpwstr/>
      </vt:variant>
      <vt:variant>
        <vt:i4>12124415</vt:i4>
      </vt:variant>
      <vt:variant>
        <vt:i4>-1</vt:i4>
      </vt:variant>
      <vt:variant>
        <vt:i4>1210</vt:i4>
      </vt:variant>
      <vt:variant>
        <vt:i4>1</vt:i4>
      </vt:variant>
      <vt:variant>
        <vt:lpwstr>§ 11 VOF\§ 11 VOF_Anlagen\VBG_090908.jpg</vt:lpwstr>
      </vt:variant>
      <vt:variant>
        <vt:lpwstr/>
      </vt:variant>
      <vt:variant>
        <vt:i4>11796708</vt:i4>
      </vt:variant>
      <vt:variant>
        <vt:i4>-1</vt:i4>
      </vt:variant>
      <vt:variant>
        <vt:i4>1211</vt:i4>
      </vt:variant>
      <vt:variant>
        <vt:i4>1</vt:i4>
      </vt:variant>
      <vt:variant>
        <vt:lpwstr>§ 11 VOF\§ 11 VOF_Anlagen\AOK_090908.jpg</vt:lpwstr>
      </vt:variant>
      <vt:variant>
        <vt:lpwstr/>
      </vt:variant>
      <vt:variant>
        <vt:i4>10551544</vt:i4>
      </vt:variant>
      <vt:variant>
        <vt:i4>-1</vt:i4>
      </vt:variant>
      <vt:variant>
        <vt:i4>1212</vt:i4>
      </vt:variant>
      <vt:variant>
        <vt:i4>1</vt:i4>
      </vt:variant>
      <vt:variant>
        <vt:lpwstr>§ 11 VOF\§ 11 VOF_Anlagen\Barmer_090908.jpg</vt:lpwstr>
      </vt:variant>
      <vt:variant>
        <vt:lpwstr/>
      </vt:variant>
      <vt:variant>
        <vt:i4>11796729</vt:i4>
      </vt:variant>
      <vt:variant>
        <vt:i4>-1</vt:i4>
      </vt:variant>
      <vt:variant>
        <vt:i4>1213</vt:i4>
      </vt:variant>
      <vt:variant>
        <vt:i4>1</vt:i4>
      </vt:variant>
      <vt:variant>
        <vt:lpwstr>§ 11 VOF\§ 11 VOF_Anlagen\TK_090908.jpg</vt:lpwstr>
      </vt:variant>
      <vt:variant>
        <vt:lpwstr/>
      </vt:variant>
      <vt:variant>
        <vt:i4>15794318</vt:i4>
      </vt:variant>
      <vt:variant>
        <vt:i4>-1</vt:i4>
      </vt:variant>
      <vt:variant>
        <vt:i4>1214</vt:i4>
      </vt:variant>
      <vt:variant>
        <vt:i4>1</vt:i4>
      </vt:variant>
      <vt:variant>
        <vt:lpwstr>§ 12 VOF\§ 12 (1) VOF_Anlagen\SK_AC_090908-2.jpg</vt:lpwstr>
      </vt:variant>
      <vt:variant>
        <vt:lpwstr/>
      </vt:variant>
      <vt:variant>
        <vt:i4>12976316</vt:i4>
      </vt:variant>
      <vt:variant>
        <vt:i4>-1</vt:i4>
      </vt:variant>
      <vt:variant>
        <vt:i4>1215</vt:i4>
      </vt:variant>
      <vt:variant>
        <vt:i4>1</vt:i4>
      </vt:variant>
      <vt:variant>
        <vt:lpwstr>§ 12 VOF\§ 12 (1) VOF_Anlagen\Steuerberater_HSP_090908-1.jpg</vt:lpwstr>
      </vt:variant>
      <vt:variant>
        <vt:lpwstr/>
      </vt:variant>
      <vt:variant>
        <vt:i4>12910780</vt:i4>
      </vt:variant>
      <vt:variant>
        <vt:i4>-1</vt:i4>
      </vt:variant>
      <vt:variant>
        <vt:i4>1216</vt:i4>
      </vt:variant>
      <vt:variant>
        <vt:i4>1</vt:i4>
      </vt:variant>
      <vt:variant>
        <vt:lpwstr>§ 12 VOF\§ 12 (1) VOF_Anlagen\Steuerberater_HSP_090908-2.jpg</vt:lpwstr>
      </vt:variant>
      <vt:variant>
        <vt:lpwstr/>
      </vt:variant>
      <vt:variant>
        <vt:i4>11665519</vt:i4>
      </vt:variant>
      <vt:variant>
        <vt:i4>-1</vt:i4>
      </vt:variant>
      <vt:variant>
        <vt:i4>1218</vt:i4>
      </vt:variant>
      <vt:variant>
        <vt:i4>1</vt:i4>
      </vt:variant>
      <vt:variant>
        <vt:lpwstr>..\Personal-Organisation\Das Team\Krause_Hans_Jürgen\Urkunden\IKBau_NRW_HJK_090908.jpg</vt:lpwstr>
      </vt:variant>
      <vt:variant>
        <vt:lpwstr/>
      </vt:variant>
      <vt:variant>
        <vt:i4>393315</vt:i4>
      </vt:variant>
      <vt:variant>
        <vt:i4>-1</vt:i4>
      </vt:variant>
      <vt:variant>
        <vt:i4>1219</vt:i4>
      </vt:variant>
      <vt:variant>
        <vt:i4>1</vt:i4>
      </vt:variant>
      <vt:variant>
        <vt:lpwstr>§ 13 VOF\Material\Anlagen § 13 (2) a VOF\Baukammer_Berlin_090908.jpg</vt:lpwstr>
      </vt:variant>
      <vt:variant>
        <vt:lpwstr/>
      </vt:variant>
      <vt:variant>
        <vt:i4>6553603</vt:i4>
      </vt:variant>
      <vt:variant>
        <vt:i4>-1</vt:i4>
      </vt:variant>
      <vt:variant>
        <vt:i4>1220</vt:i4>
      </vt:variant>
      <vt:variant>
        <vt:i4>1</vt:i4>
      </vt:variant>
      <vt:variant>
        <vt:lpwstr>..\Personal-Organisation\Das Team\Kempen_Thomas\Urkunden\IKBau_NRW_TK_090908.jpg</vt:lpwstr>
      </vt:variant>
      <vt:variant>
        <vt:lpwstr/>
      </vt:variant>
      <vt:variant>
        <vt:i4>2424944</vt:i4>
      </vt:variant>
      <vt:variant>
        <vt:i4>-1</vt:i4>
      </vt:variant>
      <vt:variant>
        <vt:i4>2072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2084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2088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2092</vt:i4>
      </vt:variant>
      <vt:variant>
        <vt:i4>1</vt:i4>
      </vt:variant>
      <vt:variant>
        <vt:lpwstr>Logo_KKI_rechts_Pantone_RGB.jpg</vt:lpwstr>
      </vt:variant>
      <vt:variant>
        <vt:lpwstr/>
      </vt:variant>
      <vt:variant>
        <vt:i4>2424944</vt:i4>
      </vt:variant>
      <vt:variant>
        <vt:i4>-1</vt:i4>
      </vt:variant>
      <vt:variant>
        <vt:i4>2131</vt:i4>
      </vt:variant>
      <vt:variant>
        <vt:i4>1</vt:i4>
      </vt:variant>
      <vt:variant>
        <vt:lpwstr>Logo_KKI_rechts_Pantone_RGB.jpg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 SiGeKo</dc:creator>
  <cp:lastModifiedBy>Elmar Breuer</cp:lastModifiedBy>
  <cp:revision>2</cp:revision>
  <cp:lastPrinted>2019-07-01T08:58:00Z</cp:lastPrinted>
  <dcterms:created xsi:type="dcterms:W3CDTF">2023-05-04T08:00:00Z</dcterms:created>
  <dcterms:modified xsi:type="dcterms:W3CDTF">2025-07-07T10:28:00Z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0x01010011FC8A1B8C3D9543B402AE1BA7E15FB9</vt:lpwstr>
  </property>
</Properties>
</file>